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3AFF40"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113</w:t>
      </w:r>
      <w:r w:rsidR="007C6596" w:rsidRPr="007C6596">
        <w:rPr>
          <w:b/>
          <w:noProof/>
          <w:sz w:val="24"/>
        </w:rPr>
        <w:t>-e</w:t>
      </w:r>
      <w:r>
        <w:rPr>
          <w:b/>
          <w:i/>
          <w:noProof/>
          <w:sz w:val="28"/>
        </w:rPr>
        <w:tab/>
      </w:r>
      <w:r w:rsidR="007C6596" w:rsidRPr="007C6596">
        <w:rPr>
          <w:b/>
          <w:i/>
          <w:noProof/>
          <w:sz w:val="24"/>
        </w:rPr>
        <w:t>R2-2</w:t>
      </w:r>
      <w:r w:rsidR="00EB4924">
        <w:rPr>
          <w:b/>
          <w:i/>
          <w:noProof/>
          <w:sz w:val="24"/>
        </w:rPr>
        <w:t>100872</w:t>
      </w:r>
    </w:p>
    <w:p w14:paraId="7CB45193" w14:textId="3BEBBDFE"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B36F02">
        <w:rPr>
          <w:rFonts w:eastAsia="SimSun"/>
          <w:b/>
          <w:noProof/>
          <w:sz w:val="24"/>
          <w:lang w:val="de-DE"/>
        </w:rPr>
        <w:t>Jan 25</w:t>
      </w:r>
      <w:r w:rsidR="00547111" w:rsidRPr="007C6596">
        <w:rPr>
          <w:rFonts w:eastAsia="SimSun"/>
          <w:b/>
          <w:noProof/>
          <w:sz w:val="24"/>
          <w:lang w:val="de-DE"/>
        </w:rPr>
        <w:t xml:space="preserve"> </w:t>
      </w:r>
      <w:r w:rsidR="00B36F02">
        <w:rPr>
          <w:rFonts w:eastAsia="SimSun"/>
          <w:b/>
          <w:noProof/>
          <w:sz w:val="24"/>
          <w:lang w:val="de-DE"/>
        </w:rPr>
        <w:t>– Feb 05,</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7CF00" w:rsidR="001E41F3" w:rsidRPr="00410371" w:rsidRDefault="00EB4924" w:rsidP="00B36F02">
            <w:pPr>
              <w:pStyle w:val="CRCoverPage"/>
              <w:spacing w:after="0"/>
              <w:ind w:right="560"/>
              <w:rPr>
                <w:noProof/>
              </w:rPr>
            </w:pPr>
            <w:r>
              <w:rPr>
                <w:rFonts w:eastAsia="DengXian"/>
                <w:b/>
                <w:noProof/>
                <w:sz w:val="28"/>
              </w:rPr>
              <w:t>2361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6B23B" w:rsidR="001E41F3" w:rsidRPr="00410371" w:rsidRDefault="00761D08">
            <w:pPr>
              <w:pStyle w:val="CRCoverPage"/>
              <w:spacing w:after="0"/>
              <w:jc w:val="center"/>
              <w:rPr>
                <w:noProof/>
                <w:sz w:val="28"/>
              </w:rPr>
            </w:pPr>
            <w:r>
              <w:fldChar w:fldCharType="begin"/>
            </w:r>
            <w:r>
              <w:instrText xml:space="preserve"> DOCPROPERTY  Version  \* MERGEFORMAT </w:instrText>
            </w:r>
            <w:r>
              <w:fldChar w:fldCharType="separate"/>
            </w:r>
            <w:r w:rsidR="00B36F02">
              <w:rPr>
                <w:b/>
                <w:noProof/>
                <w:sz w:val="28"/>
              </w:rPr>
              <w:t>16</w:t>
            </w:r>
            <w:r>
              <w:rPr>
                <w:b/>
                <w:noProof/>
                <w:sz w:val="28"/>
              </w:rPr>
              <w:fldChar w:fldCharType="end"/>
            </w:r>
            <w:r w:rsidR="00B36F02">
              <w:rPr>
                <w:b/>
                <w:noProof/>
                <w:sz w:val="28"/>
              </w:rPr>
              <w:t>.3.</w:t>
            </w:r>
            <w:r w:rsidR="00697A87">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775A2" w:rsidR="001E41F3" w:rsidRDefault="00B36F02" w:rsidP="00B36F02">
            <w:pPr>
              <w:pStyle w:val="CRCoverPage"/>
              <w:spacing w:after="0"/>
              <w:rPr>
                <w:noProof/>
              </w:rPr>
            </w:pPr>
            <w:r>
              <w:rPr>
                <w:noProof/>
                <w:lang w:val="en-US" w:eastAsia="zh-CN"/>
              </w:rPr>
              <w:t xml:space="preserve">  Cleanup on </w:t>
            </w:r>
            <w:r w:rsidR="00871B53">
              <w:rPr>
                <w:noProof/>
                <w:lang w:val="en-US" w:eastAsia="zh-CN"/>
              </w:rPr>
              <w:t xml:space="preserve">overheating </w:t>
            </w:r>
            <w:r w:rsidRPr="00B36F02">
              <w:rPr>
                <w:noProof/>
                <w:lang w:val="en-US" w:eastAsia="zh-CN"/>
              </w:rPr>
              <w:t>UAI</w:t>
            </w:r>
            <w:r w:rsidR="00871B53">
              <w:rPr>
                <w:noProof/>
                <w:lang w:val="en-US" w:eastAsia="zh-CN"/>
              </w:rPr>
              <w:t xml:space="preserve">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A93AB" w:rsidR="001E41F3" w:rsidRDefault="00B36F02">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C7256" w:rsidR="001E41F3" w:rsidRDefault="00B36F0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618FE" w:rsidR="001E41F3" w:rsidRDefault="00B36F02">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F59B" w:rsidR="001E41F3" w:rsidRDefault="00B36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D449" w:rsidR="001E41F3" w:rsidRDefault="00B36F02" w:rsidP="00B36F02">
            <w:pPr>
              <w:pStyle w:val="CRCoverPage"/>
              <w:spacing w:after="0"/>
              <w:rPr>
                <w:noProof/>
              </w:rPr>
            </w:pPr>
            <w:r>
              <w:t xml:space="preserve">  Rel-16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52FA" w14:textId="77777777" w:rsidR="00871B53" w:rsidRDefault="00871B53" w:rsidP="00871B53">
            <w:pPr>
              <w:pStyle w:val="CRCoverPage"/>
              <w:spacing w:after="0"/>
              <w:ind w:left="100"/>
              <w:rPr>
                <w:noProof/>
              </w:rPr>
            </w:pPr>
            <w:r>
              <w:rPr>
                <w:noProof/>
              </w:rPr>
              <w:t xml:space="preserve">For overheating assistance information, in EN-DC/NR-DC, it’s not allowed to report the </w:t>
            </w:r>
            <w:r w:rsidRPr="00871B53">
              <w:rPr>
                <w:i/>
                <w:noProof/>
              </w:rPr>
              <w:t>UEAssistanceInformation</w:t>
            </w:r>
            <w:r>
              <w:rPr>
                <w:noProof/>
              </w:rPr>
              <w:t xml:space="preserve"> message through SRB3. </w:t>
            </w:r>
          </w:p>
          <w:p w14:paraId="5E1FF832" w14:textId="77777777" w:rsidR="00871B53" w:rsidRDefault="00871B53" w:rsidP="00871B53">
            <w:pPr>
              <w:pStyle w:val="CRCoverPage"/>
              <w:spacing w:after="0"/>
              <w:ind w:left="100"/>
              <w:rPr>
                <w:noProof/>
              </w:rPr>
            </w:pPr>
          </w:p>
          <w:p w14:paraId="44EA51ED" w14:textId="261A1AC4" w:rsidR="00871B53" w:rsidRDefault="00871B53" w:rsidP="00871B53">
            <w:pPr>
              <w:pStyle w:val="CRCoverPage"/>
              <w:spacing w:after="0"/>
              <w:ind w:left="100"/>
              <w:rPr>
                <w:noProof/>
              </w:rPr>
            </w:pPr>
            <w:r>
              <w:rPr>
                <w:noProof/>
              </w:rPr>
              <w:t xml:space="preserve">In addition, the SCG UEAssistanceInformation for overheating is not embedded in </w:t>
            </w:r>
            <w:r w:rsidRPr="00CA3ECC">
              <w:rPr>
                <w:i/>
              </w:rPr>
              <w:t>ULInformationTransferMRDC</w:t>
            </w:r>
            <w:r w:rsidRPr="00871B53">
              <w:t xml:space="preserve">. </w:t>
            </w:r>
            <w:r>
              <w:t xml:space="preserve">Instead, it is transmitted inside the LTE </w:t>
            </w:r>
            <w:r w:rsidRPr="00871B53">
              <w:rPr>
                <w:i/>
              </w:rPr>
              <w:t>UEAssistanceInformation</w:t>
            </w:r>
            <w:r>
              <w:t xml:space="preserve"> message.</w:t>
            </w:r>
          </w:p>
          <w:p w14:paraId="528190F7" w14:textId="77777777" w:rsidR="00871B53" w:rsidRDefault="00871B53" w:rsidP="00871B53">
            <w:pPr>
              <w:pStyle w:val="CRCoverPage"/>
              <w:spacing w:after="0"/>
              <w:ind w:left="100"/>
              <w:rPr>
                <w:noProof/>
              </w:rPr>
            </w:pPr>
          </w:p>
          <w:p w14:paraId="708AA7DE" w14:textId="69AB0DCD" w:rsidR="00871B53" w:rsidRDefault="00871B53" w:rsidP="00871B53">
            <w:pPr>
              <w:pStyle w:val="CRCoverPage"/>
              <w:spacing w:after="0"/>
              <w:ind w:left="100"/>
              <w:rPr>
                <w:noProof/>
              </w:rPr>
            </w:pPr>
            <w:r>
              <w:rPr>
                <w:noProof/>
              </w:rPr>
              <w:t>The spec does not differentiate the overheating case from other cases (i.e., power saving and IDC), which leads to a lot of confusions.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ADC4D" w:rsidR="001E41F3" w:rsidRDefault="00871B53">
            <w:pPr>
              <w:pStyle w:val="CRCoverPage"/>
              <w:spacing w:after="0"/>
              <w:ind w:left="100"/>
              <w:rPr>
                <w:noProof/>
              </w:rPr>
            </w:pPr>
            <w:r>
              <w:rPr>
                <w:noProof/>
              </w:rPr>
              <w:t xml:space="preserve">To make it clear that the </w:t>
            </w:r>
            <w:r w:rsidR="00F002CC">
              <w:rPr>
                <w:noProof/>
              </w:rPr>
              <w:t xml:space="preserve">UAI reporting </w:t>
            </w:r>
            <w:r>
              <w:rPr>
                <w:noProof/>
              </w:rPr>
              <w:t>procedure</w:t>
            </w:r>
            <w:r w:rsidR="00F002CC">
              <w:rPr>
                <w:noProof/>
              </w:rPr>
              <w:t>s defined</w:t>
            </w:r>
            <w:r>
              <w:rPr>
                <w:noProof/>
              </w:rPr>
              <w:t xml:space="preserve"> </w:t>
            </w:r>
            <w:r w:rsidR="00F002CC">
              <w:rPr>
                <w:noProof/>
              </w:rPr>
              <w:t>for EN-DC and NR-DC are not applicable to overheating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8F51A" w:rsidR="001E41F3" w:rsidRDefault="00F002CC">
            <w:pPr>
              <w:pStyle w:val="CRCoverPage"/>
              <w:spacing w:after="0"/>
              <w:ind w:left="100"/>
              <w:rPr>
                <w:noProof/>
              </w:rPr>
            </w:pPr>
            <w:r>
              <w:rPr>
                <w:noProof/>
              </w:rPr>
              <w:t>The spec remains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FB592" w:rsidR="001E41F3" w:rsidRDefault="00F002CC">
            <w:pPr>
              <w:pStyle w:val="CRCoverPage"/>
              <w:spacing w:after="0"/>
              <w:ind w:left="100"/>
              <w:rPr>
                <w:noProof/>
              </w:rPr>
            </w:pPr>
            <w:r>
              <w:rPr>
                <w:noProof/>
              </w:rPr>
              <w:t>5.7.4.3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0A8363" w14:textId="77777777" w:rsidR="004E1B71" w:rsidRPr="00CA3ECC" w:rsidRDefault="004E1B71" w:rsidP="004E1B71">
      <w:pPr>
        <w:pStyle w:val="Heading4"/>
      </w:pPr>
      <w:bookmarkStart w:id="2" w:name="_Toc60776968"/>
      <w:bookmarkStart w:id="3" w:name="_Toc60867749"/>
      <w:r w:rsidRPr="00CA3ECC">
        <w:lastRenderedPageBreak/>
        <w:t>5.</w:t>
      </w:r>
      <w:r w:rsidRPr="00CA3ECC">
        <w:rPr>
          <w:lang w:eastAsia="zh-CN"/>
        </w:rPr>
        <w:t>7</w:t>
      </w:r>
      <w:r w:rsidRPr="00CA3ECC">
        <w:t>.</w:t>
      </w:r>
      <w:r w:rsidRPr="00CA3ECC">
        <w:rPr>
          <w:lang w:eastAsia="zh-CN"/>
        </w:rPr>
        <w:t>4</w:t>
      </w:r>
      <w:r w:rsidRPr="00CA3ECC">
        <w:t>.3</w:t>
      </w:r>
      <w:r w:rsidRPr="00CA3ECC">
        <w:tab/>
        <w:t xml:space="preserve">Actions related to transmission of </w:t>
      </w:r>
      <w:r w:rsidRPr="00CA3ECC">
        <w:rPr>
          <w:i/>
        </w:rPr>
        <w:t>UEAssistanceInformation</w:t>
      </w:r>
      <w:r w:rsidRPr="00CA3ECC">
        <w:t xml:space="preserve"> message</w:t>
      </w:r>
      <w:bookmarkEnd w:id="2"/>
      <w:bookmarkEnd w:id="3"/>
    </w:p>
    <w:p w14:paraId="3D5F4E86" w14:textId="77777777" w:rsidR="004E1B71" w:rsidRPr="00CA3ECC" w:rsidRDefault="004E1B71" w:rsidP="004E1B71">
      <w:r w:rsidRPr="00CA3ECC">
        <w:t xml:space="preserve">The UE shall set the contents of the </w:t>
      </w:r>
      <w:r w:rsidRPr="00CA3ECC">
        <w:rPr>
          <w:i/>
        </w:rPr>
        <w:t>UEAssistanceInformation</w:t>
      </w:r>
      <w:r w:rsidRPr="00CA3ECC">
        <w:t xml:space="preserve"> message as follows:</w:t>
      </w:r>
    </w:p>
    <w:p w14:paraId="0C543131" w14:textId="77777777" w:rsidR="004E1B71" w:rsidRPr="00CA3ECC" w:rsidRDefault="004E1B71" w:rsidP="004E1B71">
      <w:pPr>
        <w:pStyle w:val="B1"/>
      </w:pPr>
      <w:r w:rsidRPr="00CA3ECC">
        <w:t>1&gt;</w:t>
      </w:r>
      <w:r w:rsidRPr="00CA3ECC">
        <w:tab/>
        <w:t xml:space="preserve">if transmission of the </w:t>
      </w:r>
      <w:r w:rsidRPr="00CA3ECC">
        <w:rPr>
          <w:i/>
        </w:rPr>
        <w:t>UEAssistanceInformation</w:t>
      </w:r>
      <w:r w:rsidRPr="00CA3ECC">
        <w:t xml:space="preserve"> message is initiated to provide a delay budget report according to 5.7.4.2</w:t>
      </w:r>
      <w:r w:rsidRPr="00CA3ECC">
        <w:rPr>
          <w:lang w:eastAsia="x-none"/>
        </w:rPr>
        <w:t xml:space="preserve"> or 5.3.5.3</w:t>
      </w:r>
      <w:r w:rsidRPr="00CA3ECC">
        <w:t>;</w:t>
      </w:r>
    </w:p>
    <w:p w14:paraId="14EFD55B" w14:textId="77777777" w:rsidR="004E1B71" w:rsidRPr="00CA3ECC" w:rsidRDefault="004E1B71" w:rsidP="004E1B71">
      <w:pPr>
        <w:pStyle w:val="B2"/>
      </w:pPr>
      <w:r w:rsidRPr="00CA3ECC">
        <w:t>2&gt;</w:t>
      </w:r>
      <w:r w:rsidRPr="00CA3ECC">
        <w:rPr>
          <w:lang w:eastAsia="ko-KR"/>
        </w:rPr>
        <w:tab/>
      </w:r>
      <w:r w:rsidRPr="00CA3ECC">
        <w:t xml:space="preserve">set </w:t>
      </w:r>
      <w:r w:rsidRPr="00CA3ECC">
        <w:rPr>
          <w:i/>
          <w:iCs/>
        </w:rPr>
        <w:t>delay</w:t>
      </w:r>
      <w:r w:rsidRPr="00CA3ECC">
        <w:rPr>
          <w:i/>
          <w:iCs/>
          <w:lang w:eastAsia="ko-KR"/>
        </w:rPr>
        <w:t>Budget</w:t>
      </w:r>
      <w:r w:rsidRPr="00CA3ECC">
        <w:rPr>
          <w:i/>
          <w:iCs/>
        </w:rPr>
        <w:t>Report</w:t>
      </w:r>
      <w:r w:rsidRPr="00CA3ECC">
        <w:t xml:space="preserve"> to </w:t>
      </w:r>
      <w:r w:rsidRPr="00CA3ECC">
        <w:rPr>
          <w:i/>
          <w:iCs/>
          <w:lang w:eastAsia="zh-CN"/>
        </w:rPr>
        <w:t>type1</w:t>
      </w:r>
      <w:r w:rsidRPr="00CA3ECC">
        <w:rPr>
          <w:lang w:eastAsia="zh-CN"/>
        </w:rPr>
        <w:t xml:space="preserve"> according to a desired value</w:t>
      </w:r>
      <w:r w:rsidRPr="00CA3ECC">
        <w:t>;</w:t>
      </w:r>
    </w:p>
    <w:p w14:paraId="4FD8D282" w14:textId="77777777" w:rsidR="004E1B71" w:rsidRPr="00CA3ECC" w:rsidRDefault="004E1B71" w:rsidP="004E1B71">
      <w:pPr>
        <w:pStyle w:val="B1"/>
        <w:rPr>
          <w:rFonts w:eastAsia="MS Mincho"/>
        </w:rPr>
      </w:pPr>
      <w:r w:rsidRPr="00CA3ECC">
        <w:t>1&gt;</w:t>
      </w:r>
      <w:r w:rsidRPr="00CA3ECC">
        <w:tab/>
        <w:t xml:space="preserve">if transmission of the </w:t>
      </w:r>
      <w:r w:rsidRPr="00CA3ECC">
        <w:rPr>
          <w:i/>
        </w:rPr>
        <w:t>UEAssistanceInformation</w:t>
      </w:r>
      <w:r w:rsidRPr="00CA3ECC">
        <w:t xml:space="preserve"> message is initiated to provide overheating assistance information according to 5.7.4.2</w:t>
      </w:r>
      <w:r w:rsidRPr="00CA3ECC">
        <w:rPr>
          <w:lang w:eastAsia="x-none"/>
        </w:rPr>
        <w:t xml:space="preserve"> or 5.3.5.3</w:t>
      </w:r>
      <w:r w:rsidRPr="00CA3ECC">
        <w:t>;</w:t>
      </w:r>
    </w:p>
    <w:p w14:paraId="4C10A5E2" w14:textId="77777777" w:rsidR="004E1B71" w:rsidRPr="00CA3ECC" w:rsidRDefault="004E1B71" w:rsidP="004E1B71">
      <w:pPr>
        <w:pStyle w:val="B2"/>
      </w:pPr>
      <w:r w:rsidRPr="00CA3ECC">
        <w:t>2&gt;</w:t>
      </w:r>
      <w:r w:rsidRPr="00CA3ECC">
        <w:tab/>
        <w:t>if the UE experiences internal overheating:</w:t>
      </w:r>
    </w:p>
    <w:p w14:paraId="35B8B514" w14:textId="77777777" w:rsidR="004E1B71" w:rsidRPr="00CA3ECC" w:rsidRDefault="004E1B71" w:rsidP="004E1B71">
      <w:pPr>
        <w:pStyle w:val="B3"/>
      </w:pPr>
      <w:r w:rsidRPr="00CA3ECC">
        <w:t>3&gt;</w:t>
      </w:r>
      <w:r w:rsidRPr="00CA3ECC">
        <w:tab/>
        <w:t>if the UE prefers to temporarily reduce the number of maximum secondary component carriers:</w:t>
      </w:r>
    </w:p>
    <w:p w14:paraId="0A07A247" w14:textId="77777777" w:rsidR="004E1B71" w:rsidRPr="00CA3ECC" w:rsidRDefault="004E1B71" w:rsidP="004E1B71">
      <w:pPr>
        <w:pStyle w:val="B4"/>
      </w:pPr>
      <w:r w:rsidRPr="00CA3ECC">
        <w:t>4&gt;</w:t>
      </w:r>
      <w:r w:rsidRPr="00CA3ECC">
        <w:tab/>
        <w:t>include reducedMaxCCs in the OverheatingAssistance IE;</w:t>
      </w:r>
    </w:p>
    <w:p w14:paraId="61E92162" w14:textId="77777777" w:rsidR="004E1B71" w:rsidRPr="00CA3ECC" w:rsidRDefault="004E1B71" w:rsidP="004E1B71">
      <w:pPr>
        <w:pStyle w:val="B4"/>
      </w:pPr>
      <w:r w:rsidRPr="00CA3ECC">
        <w:t>4&gt;</w:t>
      </w:r>
      <w:r w:rsidRPr="00CA3ECC">
        <w:tab/>
        <w:t>set reducedCCsDL to the number of maximum SCells the UE prefers to be temporarily configured in downlink;</w:t>
      </w:r>
    </w:p>
    <w:p w14:paraId="47B29128" w14:textId="77777777" w:rsidR="004E1B71" w:rsidRPr="00CA3ECC" w:rsidRDefault="004E1B71" w:rsidP="004E1B71">
      <w:pPr>
        <w:pStyle w:val="B4"/>
      </w:pPr>
      <w:r w:rsidRPr="00CA3ECC">
        <w:t>4&gt;</w:t>
      </w:r>
      <w:r w:rsidRPr="00CA3ECC">
        <w:tab/>
        <w:t>set reducedCCsUL to the number of maximum SCells the UE prefers to be temporarily configured in uplink;</w:t>
      </w:r>
    </w:p>
    <w:p w14:paraId="28777C3B" w14:textId="77777777" w:rsidR="004E1B71" w:rsidRPr="00CA3ECC" w:rsidRDefault="004E1B71" w:rsidP="004E1B71">
      <w:pPr>
        <w:pStyle w:val="B3"/>
      </w:pPr>
      <w:r w:rsidRPr="00CA3ECC">
        <w:t>3&gt;</w:t>
      </w:r>
      <w:r w:rsidRPr="00CA3ECC">
        <w:tab/>
        <w:t>if the UE prefers to temporarily reduce maximum aggregated bandwidth of FR1:</w:t>
      </w:r>
    </w:p>
    <w:p w14:paraId="0AE5AEF7" w14:textId="77777777" w:rsidR="004E1B71" w:rsidRPr="00CA3ECC" w:rsidRDefault="004E1B71" w:rsidP="004E1B71">
      <w:pPr>
        <w:pStyle w:val="B4"/>
      </w:pPr>
      <w:r w:rsidRPr="00CA3ECC">
        <w:t>4&gt;</w:t>
      </w:r>
      <w:r w:rsidRPr="00CA3ECC">
        <w:tab/>
        <w:t>include reducedMaxBW-FR1 in the OverheatingAssistance IE;</w:t>
      </w:r>
    </w:p>
    <w:p w14:paraId="2875F0CE" w14:textId="77777777" w:rsidR="004E1B71" w:rsidRPr="00CA3ECC" w:rsidRDefault="004E1B71" w:rsidP="004E1B71">
      <w:pPr>
        <w:pStyle w:val="B4"/>
      </w:pPr>
      <w:r w:rsidRPr="00CA3ECC">
        <w:t>4&gt;</w:t>
      </w:r>
      <w:r w:rsidRPr="00CA3ECC">
        <w:tab/>
        <w:t>set reducedBW-DL to the maximum aggregated bandwidth the UE prefers to be temporarily configured across all downlink carriers of FR1;</w:t>
      </w:r>
    </w:p>
    <w:p w14:paraId="4FA3D5B8" w14:textId="77777777" w:rsidR="004E1B71" w:rsidRPr="00CA3ECC" w:rsidRDefault="004E1B71" w:rsidP="004E1B71">
      <w:pPr>
        <w:pStyle w:val="B4"/>
      </w:pPr>
      <w:r w:rsidRPr="00CA3ECC">
        <w:t>4&gt;</w:t>
      </w:r>
      <w:r w:rsidRPr="00CA3ECC">
        <w:tab/>
        <w:t>set reducedBW-UL to the maximum aggregated bandwidth the UE prefers to be temporarily configured across all uplink carriers of FR1;</w:t>
      </w:r>
    </w:p>
    <w:p w14:paraId="5B4AC73D" w14:textId="77777777" w:rsidR="004E1B71" w:rsidRPr="00CA3ECC" w:rsidRDefault="004E1B71" w:rsidP="004E1B71">
      <w:pPr>
        <w:pStyle w:val="B3"/>
      </w:pPr>
      <w:r w:rsidRPr="00CA3ECC">
        <w:t>3&gt;</w:t>
      </w:r>
      <w:r w:rsidRPr="00CA3ECC">
        <w:tab/>
        <w:t>if the UE prefers to temporarily reduce maximum aggregated bandwidth of FR2:</w:t>
      </w:r>
    </w:p>
    <w:p w14:paraId="5ECA4F5E" w14:textId="77777777" w:rsidR="004E1B71" w:rsidRPr="00CA3ECC" w:rsidRDefault="004E1B71" w:rsidP="004E1B71">
      <w:pPr>
        <w:pStyle w:val="B4"/>
      </w:pPr>
      <w:r w:rsidRPr="00CA3ECC">
        <w:t>4&gt;</w:t>
      </w:r>
      <w:r w:rsidRPr="00CA3ECC">
        <w:tab/>
        <w:t>include reducedMaxBW-FR2 in the OverheatingAssistance IE;</w:t>
      </w:r>
    </w:p>
    <w:p w14:paraId="1253ABAF" w14:textId="77777777" w:rsidR="004E1B71" w:rsidRPr="00CA3ECC" w:rsidRDefault="004E1B71" w:rsidP="004E1B71">
      <w:pPr>
        <w:pStyle w:val="B4"/>
      </w:pPr>
      <w:r w:rsidRPr="00CA3ECC">
        <w:t>4&gt;</w:t>
      </w:r>
      <w:r w:rsidRPr="00CA3ECC">
        <w:tab/>
        <w:t>set reducedBW-DL to the maximum aggregated bandwidth the UE prefers to be temporarily configured across all downlink carriers of FR2;</w:t>
      </w:r>
    </w:p>
    <w:p w14:paraId="2EEE0695" w14:textId="77777777" w:rsidR="004E1B71" w:rsidRPr="00CA3ECC" w:rsidRDefault="004E1B71" w:rsidP="004E1B71">
      <w:pPr>
        <w:pStyle w:val="B4"/>
      </w:pPr>
      <w:r w:rsidRPr="00CA3ECC">
        <w:t>4&gt;</w:t>
      </w:r>
      <w:r w:rsidRPr="00CA3ECC">
        <w:tab/>
        <w:t>set reducedBW-UL to the maximum aggregated bandwidth the UE prefers to be temporarily configured across all uplink carriers of FR2;</w:t>
      </w:r>
    </w:p>
    <w:p w14:paraId="7C7F49D5" w14:textId="77777777" w:rsidR="004E1B71" w:rsidRPr="00CA3ECC" w:rsidRDefault="004E1B71" w:rsidP="004E1B71">
      <w:pPr>
        <w:pStyle w:val="B3"/>
      </w:pPr>
      <w:r w:rsidRPr="00CA3ECC">
        <w:t>3&gt;</w:t>
      </w:r>
      <w:r w:rsidRPr="00CA3ECC">
        <w:tab/>
        <w:t>if the UE prefers to temporarily reduce the number of maximum MIMO layers of each serving cell operating on FR1:</w:t>
      </w:r>
    </w:p>
    <w:p w14:paraId="3A406A10" w14:textId="77777777" w:rsidR="004E1B71" w:rsidRPr="00CA3ECC" w:rsidRDefault="004E1B71" w:rsidP="004E1B71">
      <w:pPr>
        <w:pStyle w:val="B4"/>
      </w:pPr>
      <w:r w:rsidRPr="00CA3ECC">
        <w:t>4&gt;</w:t>
      </w:r>
      <w:r w:rsidRPr="00CA3ECC">
        <w:tab/>
        <w:t>include reducedMaxMIMO-LayersFR1 in the OverheatingAssistance IE;</w:t>
      </w:r>
    </w:p>
    <w:p w14:paraId="5431C10D" w14:textId="77777777" w:rsidR="004E1B71" w:rsidRPr="00CA3ECC" w:rsidRDefault="004E1B71" w:rsidP="004E1B71">
      <w:pPr>
        <w:pStyle w:val="B4"/>
      </w:pPr>
      <w:r w:rsidRPr="00CA3ECC">
        <w:t>4&gt;</w:t>
      </w:r>
      <w:r w:rsidRPr="00CA3ECC">
        <w:tab/>
        <w:t>set reducedMIMO-LayersFR1-DL to the number of maximum MIMO layers of each serving cell operating on FR1 the UE prefers to be temporarily configured in downlink;</w:t>
      </w:r>
    </w:p>
    <w:p w14:paraId="13C7F661" w14:textId="77777777" w:rsidR="004E1B71" w:rsidRPr="00CA3ECC" w:rsidRDefault="004E1B71" w:rsidP="004E1B71">
      <w:pPr>
        <w:pStyle w:val="B4"/>
      </w:pPr>
      <w:r w:rsidRPr="00CA3ECC">
        <w:t>4&gt;</w:t>
      </w:r>
      <w:r w:rsidRPr="00CA3ECC">
        <w:tab/>
        <w:t>set reducedMIMO-LayersFR1-UL to the number of maximum MIMO layers of each serving cell operating on FR1 the UE prefers to be temporarily configured in uplink;</w:t>
      </w:r>
    </w:p>
    <w:p w14:paraId="794394DE" w14:textId="77777777" w:rsidR="004E1B71" w:rsidRPr="00CA3ECC" w:rsidRDefault="004E1B71" w:rsidP="004E1B71">
      <w:pPr>
        <w:pStyle w:val="B3"/>
      </w:pPr>
      <w:r w:rsidRPr="00CA3ECC">
        <w:t>3&gt;</w:t>
      </w:r>
      <w:r w:rsidRPr="00CA3ECC">
        <w:tab/>
        <w:t>if the UE prefers to temporarily reduce the number of maximum MIMO layers of each serving cell operating on FR2:</w:t>
      </w:r>
    </w:p>
    <w:p w14:paraId="30B2FA3E" w14:textId="77777777" w:rsidR="004E1B71" w:rsidRPr="00CA3ECC" w:rsidRDefault="004E1B71" w:rsidP="004E1B71">
      <w:pPr>
        <w:pStyle w:val="B4"/>
      </w:pPr>
      <w:r w:rsidRPr="00CA3ECC">
        <w:t>4&gt;</w:t>
      </w:r>
      <w:r w:rsidRPr="00CA3ECC">
        <w:tab/>
        <w:t>include reducedMaxMIMO-LayersFR2 in the OverheatingAssistance IE;</w:t>
      </w:r>
    </w:p>
    <w:p w14:paraId="5D36DE16" w14:textId="77777777" w:rsidR="004E1B71" w:rsidRPr="00CA3ECC" w:rsidRDefault="004E1B71" w:rsidP="004E1B71">
      <w:pPr>
        <w:pStyle w:val="B4"/>
      </w:pPr>
      <w:r w:rsidRPr="00CA3ECC">
        <w:t>4&gt;</w:t>
      </w:r>
      <w:r w:rsidRPr="00CA3ECC">
        <w:tab/>
        <w:t>set reducedMIMO-LayersFR2-DL to the number of maximum MIMO layers of each serving cell operating on FR2 the UE prefers to be temporarily configured in downlink;</w:t>
      </w:r>
    </w:p>
    <w:p w14:paraId="1CF2C95C" w14:textId="77777777" w:rsidR="004E1B71" w:rsidRPr="00CA3ECC" w:rsidRDefault="004E1B71" w:rsidP="004E1B71">
      <w:pPr>
        <w:pStyle w:val="B4"/>
      </w:pPr>
      <w:r w:rsidRPr="00CA3ECC">
        <w:t>4&gt;</w:t>
      </w:r>
      <w:r w:rsidRPr="00CA3ECC">
        <w:tab/>
        <w:t>set reducedMIMO-LayersFR2-UL to the number of maximum MIMO layers of each serving cell operating on FR2 the UE prefers to be temporarily configured in uplink;</w:t>
      </w:r>
    </w:p>
    <w:p w14:paraId="2923A052" w14:textId="77777777" w:rsidR="004E1B71" w:rsidRPr="00CA3ECC" w:rsidRDefault="004E1B71" w:rsidP="004E1B71">
      <w:pPr>
        <w:pStyle w:val="B2"/>
      </w:pPr>
      <w:r w:rsidRPr="00CA3ECC">
        <w:t>2&gt;</w:t>
      </w:r>
      <w:r w:rsidRPr="00CA3ECC">
        <w:tab/>
        <w:t>else (if the UE no longer experiences an overheating condition):</w:t>
      </w:r>
    </w:p>
    <w:p w14:paraId="56CA31B8" w14:textId="77777777" w:rsidR="004E1B71" w:rsidRPr="00CA3ECC" w:rsidRDefault="004E1B71" w:rsidP="004E1B71">
      <w:pPr>
        <w:pStyle w:val="B3"/>
      </w:pPr>
      <w:r w:rsidRPr="00CA3ECC">
        <w:lastRenderedPageBreak/>
        <w:t>3&gt;</w:t>
      </w:r>
      <w:r w:rsidRPr="00CA3ECC">
        <w:tab/>
        <w:t>do not include reducedMaxCCs, reducedMaxBW-FR1, reducedMaxBW-FR2, reducedMaxMIMO-LayersFR1 and reducedMaxMIMO-LayersFR2 in OverheatingAssistance IE;</w:t>
      </w:r>
    </w:p>
    <w:p w14:paraId="25E24812" w14:textId="77777777" w:rsidR="004E1B71" w:rsidRPr="00CA3ECC" w:rsidRDefault="004E1B71" w:rsidP="004E1B71">
      <w:pPr>
        <w:pStyle w:val="B1"/>
      </w:pPr>
      <w:r w:rsidRPr="00CA3ECC">
        <w:t>1&gt;</w:t>
      </w:r>
      <w:r w:rsidRPr="00CA3ECC">
        <w:tab/>
        <w:t xml:space="preserve">if transmission of the </w:t>
      </w:r>
      <w:r w:rsidRPr="00CA3ECC">
        <w:rPr>
          <w:i/>
        </w:rPr>
        <w:t>UEAssistanceInformation</w:t>
      </w:r>
      <w:r w:rsidRPr="00CA3ECC">
        <w:t xml:space="preserve"> message is initiated to provide IDC assistance information according to 5.7.4.2</w:t>
      </w:r>
      <w:r w:rsidRPr="00CA3ECC">
        <w:rPr>
          <w:lang w:eastAsia="x-none"/>
        </w:rPr>
        <w:t xml:space="preserve"> or 5.3.5.3</w:t>
      </w:r>
      <w:r w:rsidRPr="00CA3ECC">
        <w:t>:</w:t>
      </w:r>
    </w:p>
    <w:p w14:paraId="74F3A76A"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if </w:t>
      </w:r>
      <w:r w:rsidRPr="00CA3ECC">
        <w:rPr>
          <w:lang w:eastAsia="zh-CN"/>
        </w:rPr>
        <w:t xml:space="preserve">there is at least one carrier frequency included in </w:t>
      </w:r>
      <w:r w:rsidRPr="00CA3ECC">
        <w:rPr>
          <w:i/>
          <w:lang w:eastAsia="zh-CN"/>
        </w:rPr>
        <w:t>candidateServingFreqListNR</w:t>
      </w:r>
      <w:r w:rsidRPr="00CA3ECC">
        <w:rPr>
          <w:lang w:eastAsia="zh-CN"/>
        </w:rPr>
        <w:t>, the UE is experiencing IDC problems that it cannot solve by itself:</w:t>
      </w:r>
    </w:p>
    <w:p w14:paraId="426A7549" w14:textId="77777777" w:rsidR="004E1B71" w:rsidRPr="00CA3ECC" w:rsidRDefault="004E1B71" w:rsidP="004E1B71">
      <w:pPr>
        <w:pStyle w:val="B3"/>
        <w:rPr>
          <w:lang w:eastAsia="zh-CN"/>
        </w:rPr>
      </w:pPr>
      <w:r w:rsidRPr="00CA3ECC">
        <w:rPr>
          <w:lang w:eastAsia="ko-KR"/>
        </w:rPr>
        <w:t>3</w:t>
      </w:r>
      <w:r w:rsidRPr="00CA3ECC">
        <w:t>&gt;</w:t>
      </w:r>
      <w:r w:rsidRPr="00CA3ECC">
        <w:rPr>
          <w:lang w:eastAsia="ko-KR"/>
        </w:rPr>
        <w:tab/>
      </w:r>
      <w:r w:rsidRPr="00CA3ECC">
        <w:rPr>
          <w:lang w:eastAsia="zh-CN"/>
        </w:rPr>
        <w:t xml:space="preserve">include the field </w:t>
      </w:r>
      <w:r w:rsidRPr="00CA3ECC">
        <w:rPr>
          <w:i/>
          <w:lang w:eastAsia="zh-CN"/>
        </w:rPr>
        <w:t>affectedCarrierFreqList</w:t>
      </w:r>
      <w:r w:rsidRPr="00CA3ECC">
        <w:rPr>
          <w:lang w:eastAsia="zh-CN"/>
        </w:rPr>
        <w:t xml:space="preserve"> with an entry for each affected carrier frequency included in </w:t>
      </w:r>
      <w:r w:rsidRPr="00CA3ECC">
        <w:rPr>
          <w:i/>
        </w:rPr>
        <w:t>candidateServingFreqListNR</w:t>
      </w:r>
      <w:r w:rsidRPr="00CA3ECC">
        <w:rPr>
          <w:lang w:eastAsia="zh-CN"/>
        </w:rPr>
        <w:t>;</w:t>
      </w:r>
    </w:p>
    <w:p w14:paraId="09223B07" w14:textId="77777777" w:rsidR="004E1B71" w:rsidRPr="00CA3ECC" w:rsidRDefault="004E1B71" w:rsidP="004E1B71">
      <w:pPr>
        <w:pStyle w:val="B3"/>
        <w:rPr>
          <w:lang w:eastAsia="zh-CN"/>
        </w:rPr>
      </w:pPr>
      <w:r w:rsidRPr="00CA3ECC">
        <w:rPr>
          <w:lang w:eastAsia="ko-KR"/>
        </w:rPr>
        <w:t>3</w:t>
      </w:r>
      <w:r w:rsidRPr="00CA3ECC">
        <w:t>&gt;</w:t>
      </w:r>
      <w:r w:rsidRPr="00CA3ECC">
        <w:rPr>
          <w:lang w:eastAsia="ko-KR"/>
        </w:rPr>
        <w:tab/>
      </w:r>
      <w:r w:rsidRPr="00CA3ECC">
        <w:rPr>
          <w:lang w:eastAsia="zh-CN"/>
        </w:rPr>
        <w:t xml:space="preserve">for each carrier frequency included in the field </w:t>
      </w:r>
      <w:r w:rsidRPr="00CA3ECC">
        <w:rPr>
          <w:i/>
          <w:lang w:eastAsia="zh-CN"/>
        </w:rPr>
        <w:t>affectedCarrierFreqList</w:t>
      </w:r>
      <w:r w:rsidRPr="00CA3ECC">
        <w:rPr>
          <w:lang w:eastAsia="zh-CN"/>
        </w:rPr>
        <w:t xml:space="preserve">, include </w:t>
      </w:r>
      <w:r w:rsidRPr="00CA3ECC">
        <w:rPr>
          <w:i/>
          <w:lang w:eastAsia="zh-CN"/>
        </w:rPr>
        <w:t xml:space="preserve">interferenceDirection </w:t>
      </w:r>
      <w:r w:rsidRPr="00CA3ECC">
        <w:rPr>
          <w:lang w:eastAsia="zh-CN"/>
        </w:rPr>
        <w:t>and set it accordingly;</w:t>
      </w:r>
    </w:p>
    <w:p w14:paraId="013F364A"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if </w:t>
      </w:r>
      <w:r w:rsidRPr="00CA3ECC">
        <w:rPr>
          <w:lang w:eastAsia="zh-CN"/>
        </w:rPr>
        <w:t xml:space="preserve">there is at least one supported UL CA combination comprising of carrier frequencies </w:t>
      </w:r>
      <w:r w:rsidRPr="00CA3ECC">
        <w:rPr>
          <w:rFonts w:eastAsia="SimSun"/>
          <w:lang w:eastAsia="zh-CN"/>
        </w:rPr>
        <w:t xml:space="preserve">included in </w:t>
      </w:r>
      <w:r w:rsidRPr="00CA3ECC">
        <w:rPr>
          <w:rFonts w:eastAsia="SimSun"/>
          <w:i/>
          <w:lang w:eastAsia="zh-CN"/>
        </w:rPr>
        <w:t>candidateServingFreqListNR</w:t>
      </w:r>
      <w:r w:rsidRPr="00CA3ECC">
        <w:rPr>
          <w:lang w:eastAsia="zh-CN"/>
        </w:rPr>
        <w:t xml:space="preserve">, </w:t>
      </w:r>
      <w:r w:rsidRPr="00CA3ECC">
        <w:t>the UE is experiencing</w:t>
      </w:r>
      <w:r w:rsidRPr="00CA3ECC">
        <w:rPr>
          <w:lang w:eastAsia="zh-CN"/>
        </w:rPr>
        <w:t xml:space="preserve"> </w:t>
      </w:r>
      <w:r w:rsidRPr="00CA3ECC">
        <w:t>IDC problems that it cannot solve by itself</w:t>
      </w:r>
      <w:r w:rsidRPr="00CA3ECC">
        <w:rPr>
          <w:lang w:eastAsia="zh-CN"/>
        </w:rPr>
        <w:t>:</w:t>
      </w:r>
    </w:p>
    <w:p w14:paraId="711277F1" w14:textId="77777777" w:rsidR="004E1B71" w:rsidRPr="00CA3ECC" w:rsidRDefault="004E1B71" w:rsidP="004E1B71">
      <w:pPr>
        <w:pStyle w:val="B3"/>
        <w:rPr>
          <w:lang w:eastAsia="zh-CN"/>
        </w:rPr>
      </w:pPr>
      <w:r w:rsidRPr="00CA3ECC">
        <w:rPr>
          <w:lang w:eastAsia="ko-KR"/>
        </w:rPr>
        <w:t>3</w:t>
      </w:r>
      <w:r w:rsidRPr="00CA3ECC">
        <w:t>&gt;</w:t>
      </w:r>
      <w:r w:rsidRPr="00CA3ECC">
        <w:rPr>
          <w:lang w:eastAsia="ko-KR"/>
        </w:rPr>
        <w:tab/>
      </w:r>
      <w:r w:rsidRPr="00CA3ECC">
        <w:rPr>
          <w:lang w:eastAsia="zh-CN"/>
        </w:rPr>
        <w:t xml:space="preserve">include </w:t>
      </w:r>
      <w:r w:rsidRPr="00CA3ECC">
        <w:rPr>
          <w:i/>
          <w:lang w:eastAsia="zh-CN"/>
        </w:rPr>
        <w:t>victimSystemType</w:t>
      </w:r>
      <w:r w:rsidRPr="00CA3ECC">
        <w:rPr>
          <w:lang w:eastAsia="zh-CN"/>
        </w:rPr>
        <w:t xml:space="preserve"> for each UL CA combination included in </w:t>
      </w:r>
      <w:r w:rsidRPr="00CA3ECC">
        <w:rPr>
          <w:i/>
          <w:lang w:eastAsia="zh-CN"/>
        </w:rPr>
        <w:t>affectedCarrierFreqCombList</w:t>
      </w:r>
      <w:r w:rsidRPr="00CA3ECC">
        <w:rPr>
          <w:lang w:eastAsia="zh-CN"/>
        </w:rPr>
        <w:t>;</w:t>
      </w:r>
    </w:p>
    <w:p w14:paraId="6C904831" w14:textId="77777777" w:rsidR="004E1B71" w:rsidRPr="00CA3ECC" w:rsidRDefault="004E1B71" w:rsidP="004E1B71">
      <w:pPr>
        <w:pStyle w:val="B3"/>
      </w:pPr>
      <w:r w:rsidRPr="00CA3ECC">
        <w:rPr>
          <w:lang w:eastAsia="ko-KR"/>
        </w:rPr>
        <w:t>3</w:t>
      </w:r>
      <w:r w:rsidRPr="00CA3ECC">
        <w:t>&gt;</w:t>
      </w:r>
      <w:r w:rsidRPr="00CA3ECC">
        <w:rPr>
          <w:lang w:eastAsia="ko-KR"/>
        </w:rPr>
        <w:tab/>
      </w:r>
      <w:r w:rsidRPr="00CA3ECC">
        <w:t>if the UE sets</w:t>
      </w:r>
      <w:r w:rsidRPr="00CA3ECC">
        <w:rPr>
          <w:i/>
          <w:lang w:eastAsia="zh-CN"/>
        </w:rPr>
        <w:t xml:space="preserve"> victimSystemType</w:t>
      </w:r>
      <w:r w:rsidRPr="00CA3ECC">
        <w:rPr>
          <w:lang w:eastAsia="zh-CN"/>
        </w:rPr>
        <w:t xml:space="preserve"> </w:t>
      </w:r>
      <w:r w:rsidRPr="00CA3ECC">
        <w:t xml:space="preserve">to </w:t>
      </w:r>
      <w:r w:rsidRPr="00CA3ECC">
        <w:rPr>
          <w:i/>
        </w:rPr>
        <w:t>wlan</w:t>
      </w:r>
      <w:r w:rsidRPr="00CA3ECC">
        <w:t xml:space="preserve"> or </w:t>
      </w:r>
      <w:r w:rsidRPr="00CA3ECC">
        <w:rPr>
          <w:i/>
        </w:rPr>
        <w:t>bluetooth</w:t>
      </w:r>
      <w:r w:rsidRPr="00CA3ECC">
        <w:t>:</w:t>
      </w:r>
    </w:p>
    <w:p w14:paraId="762E7DE7" w14:textId="77777777" w:rsidR="004E1B71" w:rsidRPr="00CA3ECC" w:rsidRDefault="004E1B71" w:rsidP="004E1B71">
      <w:pPr>
        <w:pStyle w:val="B4"/>
        <w:rPr>
          <w:lang w:eastAsia="zh-CN"/>
        </w:rPr>
      </w:pPr>
      <w:r w:rsidRPr="00CA3ECC">
        <w:rPr>
          <w:lang w:eastAsia="zh-CN"/>
        </w:rPr>
        <w:t>4&gt;</w:t>
      </w:r>
      <w:r w:rsidRPr="00CA3ECC">
        <w:rPr>
          <w:lang w:eastAsia="zh-CN"/>
        </w:rPr>
        <w:tab/>
        <w:t xml:space="preserve">include </w:t>
      </w:r>
      <w:r w:rsidRPr="00CA3ECC">
        <w:rPr>
          <w:i/>
          <w:lang w:eastAsia="zh-CN"/>
        </w:rPr>
        <w:t>affectedCarrierFreqCombList</w:t>
      </w:r>
      <w:r w:rsidRPr="00CA3ECC">
        <w:rPr>
          <w:lang w:eastAsia="zh-CN"/>
        </w:rPr>
        <w:t xml:space="preserve"> with an entry for each supported UL CA combination comprising of carrier frequencies included in </w:t>
      </w:r>
      <w:r w:rsidRPr="00CA3ECC">
        <w:rPr>
          <w:i/>
        </w:rPr>
        <w:t>candidateServingFreqListNR</w:t>
      </w:r>
      <w:r w:rsidRPr="00CA3ECC">
        <w:rPr>
          <w:lang w:eastAsia="zh-CN"/>
        </w:rPr>
        <w:t>, that is affected by IDC problems;</w:t>
      </w:r>
    </w:p>
    <w:p w14:paraId="70A0FBBB" w14:textId="77777777" w:rsidR="004E1B71" w:rsidRPr="00CA3ECC" w:rsidRDefault="004E1B71" w:rsidP="004E1B71">
      <w:pPr>
        <w:pStyle w:val="B3"/>
      </w:pPr>
      <w:r w:rsidRPr="00CA3ECC">
        <w:rPr>
          <w:lang w:eastAsia="ko-KR"/>
        </w:rPr>
        <w:t>3</w:t>
      </w:r>
      <w:r w:rsidRPr="00CA3ECC">
        <w:t>&gt;</w:t>
      </w:r>
      <w:r w:rsidRPr="00CA3ECC">
        <w:rPr>
          <w:lang w:eastAsia="ko-KR"/>
        </w:rPr>
        <w:tab/>
      </w:r>
      <w:r w:rsidRPr="00CA3ECC">
        <w:t>else:</w:t>
      </w:r>
    </w:p>
    <w:p w14:paraId="6AE615AA" w14:textId="77777777" w:rsidR="004E1B71" w:rsidRPr="00CA3ECC" w:rsidRDefault="004E1B71" w:rsidP="004E1B71">
      <w:pPr>
        <w:pStyle w:val="B4"/>
        <w:rPr>
          <w:lang w:eastAsia="zh-CN"/>
        </w:rPr>
      </w:pPr>
      <w:r w:rsidRPr="00CA3ECC">
        <w:rPr>
          <w:lang w:eastAsia="zh-CN"/>
        </w:rPr>
        <w:t>4&gt;</w:t>
      </w:r>
      <w:r w:rsidRPr="00CA3ECC">
        <w:rPr>
          <w:lang w:eastAsia="zh-CN"/>
        </w:rPr>
        <w:tab/>
        <w:t xml:space="preserve">optionally include </w:t>
      </w:r>
      <w:r w:rsidRPr="00CA3ECC">
        <w:rPr>
          <w:i/>
          <w:lang w:eastAsia="zh-CN"/>
        </w:rPr>
        <w:t>affectedCarrierFreqCombList</w:t>
      </w:r>
      <w:r w:rsidRPr="00CA3ECC">
        <w:rPr>
          <w:lang w:eastAsia="zh-CN"/>
        </w:rPr>
        <w:t xml:space="preserve"> with an entry for each supported UL CA combination comprising of carrier frequencies included in </w:t>
      </w:r>
      <w:r w:rsidRPr="00CA3ECC">
        <w:rPr>
          <w:i/>
        </w:rPr>
        <w:t>candidateServingFreqListNR</w:t>
      </w:r>
      <w:r w:rsidRPr="00CA3ECC">
        <w:rPr>
          <w:lang w:eastAsia="zh-CN"/>
        </w:rPr>
        <w:t>, that is affected by IDC problems;</w:t>
      </w:r>
    </w:p>
    <w:p w14:paraId="17DA07C8" w14:textId="77777777" w:rsidR="004E1B71" w:rsidRPr="00CA3ECC" w:rsidRDefault="004E1B71" w:rsidP="004E1B71">
      <w:pPr>
        <w:pStyle w:val="NO"/>
        <w:rPr>
          <w:lang w:eastAsia="zh-CN"/>
        </w:rPr>
      </w:pPr>
      <w:r w:rsidRPr="00CA3ECC">
        <w:t xml:space="preserve">NOTE </w:t>
      </w:r>
      <w:r w:rsidRPr="00CA3ECC">
        <w:rPr>
          <w:lang w:eastAsia="zh-CN"/>
        </w:rPr>
        <w:t>1</w:t>
      </w:r>
      <w:r w:rsidRPr="00CA3ECC">
        <w:t>:</w:t>
      </w:r>
      <w:r w:rsidRPr="00CA3ECC">
        <w:tab/>
        <w:t xml:space="preserve">When sending an </w:t>
      </w:r>
      <w:r w:rsidRPr="00CA3ECC">
        <w:rPr>
          <w:i/>
        </w:rPr>
        <w:t>UEAssistanceInformation</w:t>
      </w:r>
      <w:r w:rsidRPr="00CA3ECC">
        <w:t xml:space="preserve"> message </w:t>
      </w:r>
      <w:r w:rsidRPr="00CA3ECC">
        <w:rPr>
          <w:lang w:eastAsia="zh-CN"/>
        </w:rPr>
        <w:t xml:space="preserve">to inform the IDC problems, </w:t>
      </w:r>
      <w:r w:rsidRPr="00CA3ECC">
        <w:t>the UE includes all IDC assistance information (rather than providing e.g. the changed part(s) of the IDC assistance information).</w:t>
      </w:r>
    </w:p>
    <w:p w14:paraId="22694239" w14:textId="77777777" w:rsidR="004E1B71" w:rsidRPr="00CA3ECC" w:rsidRDefault="004E1B71" w:rsidP="004E1B71">
      <w:pPr>
        <w:pStyle w:val="NO"/>
        <w:rPr>
          <w:lang w:eastAsia="zh-CN"/>
        </w:rPr>
      </w:pPr>
      <w:r w:rsidRPr="00CA3ECC">
        <w:t xml:space="preserve">NOTE </w:t>
      </w:r>
      <w:r w:rsidRPr="00CA3ECC">
        <w:rPr>
          <w:lang w:eastAsia="zh-CN"/>
        </w:rPr>
        <w:t>2</w:t>
      </w:r>
      <w:r w:rsidRPr="00CA3ECC">
        <w:t>:</w:t>
      </w:r>
      <w:r w:rsidRPr="00CA3ECC">
        <w:tab/>
        <w:t>Upon not anymore experiencing a particular IDC problem that the UE previously reported, the UE provides an</w:t>
      </w:r>
      <w:r w:rsidRPr="00CA3ECC">
        <w:rPr>
          <w:lang w:eastAsia="zh-CN"/>
        </w:rPr>
        <w:t xml:space="preserve"> IDC</w:t>
      </w:r>
      <w:r w:rsidRPr="00CA3ECC">
        <w:t xml:space="preserve"> indication with the modified contents of the </w:t>
      </w:r>
      <w:r w:rsidRPr="00CA3ECC">
        <w:rPr>
          <w:i/>
        </w:rPr>
        <w:t>UEAssistanceInformation</w:t>
      </w:r>
      <w:r w:rsidRPr="00CA3ECC">
        <w:t xml:space="preserve"> message (e.g. by not including the IDC assistance information in the </w:t>
      </w:r>
      <w:r w:rsidRPr="00CA3ECC">
        <w:rPr>
          <w:i/>
        </w:rPr>
        <w:t>idc-Assistance</w:t>
      </w:r>
      <w:r w:rsidRPr="00CA3ECC">
        <w:t xml:space="preserve"> field).</w:t>
      </w:r>
    </w:p>
    <w:p w14:paraId="3B1E51E2" w14:textId="77777777" w:rsidR="004E1B71" w:rsidRPr="00CA3ECC" w:rsidRDefault="004E1B71" w:rsidP="004E1B7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rPr>
        <w:t>drx-Preference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15382864"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drx-Preference </w:t>
      </w:r>
      <w:r w:rsidRPr="00CA3ECC">
        <w:t xml:space="preserve">in the </w:t>
      </w:r>
      <w:r w:rsidRPr="00CA3ECC">
        <w:rPr>
          <w:i/>
          <w:lang w:eastAsia="zh-CN"/>
        </w:rPr>
        <w:t>UEAssistanceInformation</w:t>
      </w:r>
      <w:r w:rsidRPr="00CA3ECC">
        <w:rPr>
          <w:lang w:eastAsia="zh-CN"/>
        </w:rPr>
        <w:t xml:space="preserve"> message</w:t>
      </w:r>
      <w:r w:rsidRPr="00CA3ECC">
        <w:t>;</w:t>
      </w:r>
    </w:p>
    <w:p w14:paraId="26723D47" w14:textId="77777777" w:rsidR="004E1B71" w:rsidRPr="00CA3ECC" w:rsidRDefault="004E1B71" w:rsidP="004E1B71">
      <w:pPr>
        <w:pStyle w:val="B2"/>
        <w:rPr>
          <w:lang w:eastAsia="zh-CN"/>
        </w:rPr>
      </w:pPr>
      <w:r w:rsidRPr="00CA3ECC">
        <w:rPr>
          <w:lang w:eastAsia="ko-KR"/>
        </w:rPr>
        <w:t>2</w:t>
      </w:r>
      <w:r w:rsidRPr="00CA3ECC">
        <w:t>&gt;</w:t>
      </w:r>
      <w:r w:rsidRPr="00CA3ECC">
        <w:rPr>
          <w:lang w:eastAsia="ko-KR"/>
        </w:rPr>
        <w:tab/>
        <w:t xml:space="preserve">if the UE has a preference </w:t>
      </w:r>
      <w:r w:rsidRPr="00CA3ECC">
        <w:t>on DRX parameters for the cell group</w:t>
      </w:r>
      <w:r w:rsidRPr="00CA3ECC">
        <w:rPr>
          <w:lang w:eastAsia="zh-CN"/>
        </w:rPr>
        <w:t>:</w:t>
      </w:r>
    </w:p>
    <w:p w14:paraId="07A58212" w14:textId="77777777" w:rsidR="004E1B71" w:rsidRPr="00CA3ECC" w:rsidRDefault="004E1B71" w:rsidP="004E1B71">
      <w:pPr>
        <w:pStyle w:val="B3"/>
        <w:rPr>
          <w:lang w:eastAsia="ko-KR"/>
        </w:rPr>
      </w:pPr>
      <w:r w:rsidRPr="00CA3ECC">
        <w:rPr>
          <w:lang w:eastAsia="ko-KR"/>
        </w:rPr>
        <w:t>3&gt;</w:t>
      </w:r>
      <w:r w:rsidRPr="00CA3ECC">
        <w:rPr>
          <w:lang w:eastAsia="ko-KR"/>
        </w:rPr>
        <w:tab/>
        <w:t xml:space="preserve">if the UE </w:t>
      </w:r>
      <w:proofErr w:type="gramStart"/>
      <w:r w:rsidRPr="00CA3ECC">
        <w:rPr>
          <w:lang w:eastAsia="ko-KR"/>
        </w:rPr>
        <w:t>has a preference for</w:t>
      </w:r>
      <w:proofErr w:type="gramEnd"/>
      <w:r w:rsidRPr="00CA3ECC">
        <w:rPr>
          <w:lang w:eastAsia="ko-KR"/>
        </w:rPr>
        <w:t xml:space="preserve"> the long DRX cycle:</w:t>
      </w:r>
    </w:p>
    <w:p w14:paraId="737BA5A2" w14:textId="77777777" w:rsidR="004E1B71" w:rsidRPr="00CA3ECC" w:rsidRDefault="004E1B71" w:rsidP="004E1B71">
      <w:pPr>
        <w:pStyle w:val="B4"/>
      </w:pPr>
      <w:r w:rsidRPr="00CA3ECC">
        <w:t>4&gt;</w:t>
      </w:r>
      <w:r w:rsidRPr="00CA3ECC">
        <w:tab/>
        <w:t xml:space="preserve">include </w:t>
      </w:r>
      <w:r w:rsidRPr="00CA3ECC">
        <w:rPr>
          <w:i/>
          <w:iCs/>
        </w:rPr>
        <w:t xml:space="preserve">preferredDRX-LongCycle </w:t>
      </w:r>
      <w:r w:rsidRPr="00CA3ECC">
        <w:rPr>
          <w:iCs/>
        </w:rPr>
        <w:t xml:space="preserve">in the </w:t>
      </w:r>
      <w:r w:rsidRPr="00CA3ECC">
        <w:rPr>
          <w:i/>
          <w:iCs/>
        </w:rPr>
        <w:t>DRX-Preference</w:t>
      </w:r>
      <w:r w:rsidRPr="00CA3ECC">
        <w:rPr>
          <w:iCs/>
        </w:rPr>
        <w:t xml:space="preserve"> IE and</w:t>
      </w:r>
      <w:r w:rsidRPr="00CA3ECC">
        <w:rPr>
          <w:i/>
          <w:iCs/>
        </w:rPr>
        <w:t xml:space="preserve"> </w:t>
      </w:r>
      <w:r w:rsidRPr="00CA3ECC">
        <w:t xml:space="preserve">set it to </w:t>
      </w:r>
      <w:r w:rsidRPr="00CA3ECC">
        <w:rPr>
          <w:lang w:eastAsia="zh-CN"/>
        </w:rPr>
        <w:t>the preferred value</w:t>
      </w:r>
      <w:r w:rsidRPr="00CA3ECC">
        <w:t>;</w:t>
      </w:r>
    </w:p>
    <w:p w14:paraId="698E216C" w14:textId="77777777" w:rsidR="004E1B71" w:rsidRPr="00CA3ECC" w:rsidRDefault="004E1B71" w:rsidP="004E1B71">
      <w:pPr>
        <w:pStyle w:val="B3"/>
        <w:rPr>
          <w:lang w:eastAsia="ko-KR"/>
        </w:rPr>
      </w:pPr>
      <w:r w:rsidRPr="00CA3ECC">
        <w:rPr>
          <w:lang w:eastAsia="ko-KR"/>
        </w:rPr>
        <w:t>3</w:t>
      </w:r>
      <w:r w:rsidRPr="00CA3ECC">
        <w:t>&gt;</w:t>
      </w:r>
      <w:r w:rsidRPr="00CA3ECC">
        <w:rPr>
          <w:lang w:eastAsia="ko-KR"/>
        </w:rPr>
        <w:tab/>
        <w:t xml:space="preserve">if the UE </w:t>
      </w:r>
      <w:proofErr w:type="gramStart"/>
      <w:r w:rsidRPr="00CA3ECC">
        <w:rPr>
          <w:lang w:eastAsia="ko-KR"/>
        </w:rPr>
        <w:t>has a preference for</w:t>
      </w:r>
      <w:proofErr w:type="gramEnd"/>
      <w:r w:rsidRPr="00CA3ECC">
        <w:rPr>
          <w:lang w:eastAsia="ko-KR"/>
        </w:rPr>
        <w:t xml:space="preserve"> the DRX inactivity timer:</w:t>
      </w:r>
    </w:p>
    <w:p w14:paraId="0CA529E4" w14:textId="77777777" w:rsidR="004E1B71" w:rsidRPr="00CA3ECC" w:rsidRDefault="004E1B71" w:rsidP="004E1B71">
      <w:pPr>
        <w:pStyle w:val="B4"/>
        <w:rPr>
          <w:lang w:eastAsia="ko-KR"/>
        </w:rPr>
      </w:pPr>
      <w:r w:rsidRPr="00CA3ECC">
        <w:t>4&gt;</w:t>
      </w:r>
      <w:r w:rsidRPr="00CA3ECC">
        <w:tab/>
        <w:t xml:space="preserve">include </w:t>
      </w:r>
      <w:r w:rsidRPr="00CA3ECC">
        <w:rPr>
          <w:i/>
        </w:rPr>
        <w:t>preferredDRX-InactivityTimer</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3744DAC2" w14:textId="77777777" w:rsidR="004E1B71" w:rsidRPr="00CA3ECC" w:rsidRDefault="004E1B71" w:rsidP="004E1B71">
      <w:pPr>
        <w:pStyle w:val="B3"/>
        <w:rPr>
          <w:lang w:eastAsia="ko-KR"/>
        </w:rPr>
      </w:pPr>
      <w:r w:rsidRPr="00CA3ECC">
        <w:rPr>
          <w:lang w:eastAsia="ko-KR"/>
        </w:rPr>
        <w:t>3</w:t>
      </w:r>
      <w:r w:rsidRPr="00CA3ECC">
        <w:t>&gt;</w:t>
      </w:r>
      <w:r w:rsidRPr="00CA3ECC">
        <w:rPr>
          <w:lang w:eastAsia="ko-KR"/>
        </w:rPr>
        <w:tab/>
        <w:t xml:space="preserve">if the UE </w:t>
      </w:r>
      <w:proofErr w:type="gramStart"/>
      <w:r w:rsidRPr="00CA3ECC">
        <w:rPr>
          <w:lang w:eastAsia="ko-KR"/>
        </w:rPr>
        <w:t>has a preference for</w:t>
      </w:r>
      <w:proofErr w:type="gramEnd"/>
      <w:r w:rsidRPr="00CA3ECC">
        <w:rPr>
          <w:lang w:eastAsia="ko-KR"/>
        </w:rPr>
        <w:t xml:space="preserve"> the short DRX cycle:</w:t>
      </w:r>
    </w:p>
    <w:p w14:paraId="67891087" w14:textId="77777777" w:rsidR="004E1B71" w:rsidRPr="00CA3ECC" w:rsidRDefault="004E1B71" w:rsidP="004E1B71">
      <w:pPr>
        <w:pStyle w:val="B4"/>
        <w:rPr>
          <w:lang w:eastAsia="ko-KR"/>
        </w:rPr>
      </w:pPr>
      <w:r w:rsidRPr="00CA3ECC">
        <w:t>4&gt;</w:t>
      </w:r>
      <w:r w:rsidRPr="00CA3ECC">
        <w:tab/>
        <w:t xml:space="preserve">include </w:t>
      </w:r>
      <w:r w:rsidRPr="00CA3ECC">
        <w:rPr>
          <w:i/>
        </w:rPr>
        <w:t>preferredDRX-ShortCycle</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104BF2E6" w14:textId="77777777" w:rsidR="004E1B71" w:rsidRPr="00CA3ECC" w:rsidRDefault="004E1B71" w:rsidP="004E1B71">
      <w:pPr>
        <w:pStyle w:val="B3"/>
        <w:rPr>
          <w:lang w:eastAsia="ko-KR"/>
        </w:rPr>
      </w:pPr>
      <w:r w:rsidRPr="00CA3ECC">
        <w:rPr>
          <w:lang w:eastAsia="ko-KR"/>
        </w:rPr>
        <w:t>3</w:t>
      </w:r>
      <w:r w:rsidRPr="00CA3ECC">
        <w:t>&gt;</w:t>
      </w:r>
      <w:r w:rsidRPr="00CA3ECC">
        <w:rPr>
          <w:lang w:eastAsia="ko-KR"/>
        </w:rPr>
        <w:tab/>
        <w:t xml:space="preserve">if the UE </w:t>
      </w:r>
      <w:proofErr w:type="gramStart"/>
      <w:r w:rsidRPr="00CA3ECC">
        <w:rPr>
          <w:lang w:eastAsia="ko-KR"/>
        </w:rPr>
        <w:t>has a preference for</w:t>
      </w:r>
      <w:proofErr w:type="gramEnd"/>
      <w:r w:rsidRPr="00CA3ECC">
        <w:rPr>
          <w:lang w:eastAsia="ko-KR"/>
        </w:rPr>
        <w:t xml:space="preserve"> the short DRX timer:</w:t>
      </w:r>
    </w:p>
    <w:p w14:paraId="4CB20B97" w14:textId="77777777" w:rsidR="004E1B71" w:rsidRPr="00CA3ECC" w:rsidRDefault="004E1B71" w:rsidP="004E1B71">
      <w:pPr>
        <w:pStyle w:val="B4"/>
        <w:rPr>
          <w:lang w:eastAsia="ko-KR"/>
        </w:rPr>
      </w:pPr>
      <w:r w:rsidRPr="00CA3ECC">
        <w:t>4&gt;</w:t>
      </w:r>
      <w:r w:rsidRPr="00CA3ECC">
        <w:tab/>
        <w:t xml:space="preserve">include </w:t>
      </w:r>
      <w:r w:rsidRPr="00CA3ECC">
        <w:rPr>
          <w:i/>
        </w:rPr>
        <w:t>preferredDRX-ShortCycleTimer</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24C1B550" w14:textId="77777777" w:rsidR="004E1B71" w:rsidRPr="00CA3ECC" w:rsidRDefault="004E1B71" w:rsidP="004E1B7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DRX parameters for the cell group</w:t>
      </w:r>
      <w:r w:rsidRPr="00CA3ECC">
        <w:rPr>
          <w:lang w:eastAsia="ko-KR"/>
        </w:rPr>
        <w:t>):</w:t>
      </w:r>
    </w:p>
    <w:p w14:paraId="197DD9EF" w14:textId="77777777" w:rsidR="004E1B71" w:rsidRPr="00CA3ECC" w:rsidRDefault="004E1B71" w:rsidP="004E1B71">
      <w:pPr>
        <w:pStyle w:val="B3"/>
      </w:pPr>
      <w:r w:rsidRPr="00CA3ECC">
        <w:t>3&gt;</w:t>
      </w:r>
      <w:r w:rsidRPr="00CA3ECC">
        <w:tab/>
        <w:t xml:space="preserve">do not include </w:t>
      </w:r>
      <w:r w:rsidRPr="00CA3ECC">
        <w:rPr>
          <w:i/>
          <w:iCs/>
        </w:rPr>
        <w:t xml:space="preserve">preferredDRX-LongCycle, </w:t>
      </w:r>
      <w:r w:rsidRPr="00CA3ECC">
        <w:rPr>
          <w:i/>
        </w:rPr>
        <w:t>preferredDRX-InactivityTimer, preferredDRX-ShortCycle</w:t>
      </w:r>
      <w:r w:rsidRPr="00CA3ECC">
        <w:t xml:space="preserve"> and </w:t>
      </w:r>
      <w:r w:rsidRPr="00CA3ECC">
        <w:rPr>
          <w:i/>
        </w:rPr>
        <w:t>preferredDRX-ShortCycleTimer</w:t>
      </w:r>
      <w:r w:rsidRPr="00CA3ECC">
        <w:t xml:space="preserve"> </w:t>
      </w:r>
      <w:r w:rsidRPr="00CA3ECC">
        <w:rPr>
          <w:iCs/>
        </w:rPr>
        <w:t xml:space="preserve">in the </w:t>
      </w:r>
      <w:r w:rsidRPr="00CA3ECC">
        <w:rPr>
          <w:i/>
          <w:iCs/>
        </w:rPr>
        <w:t>DRX-Preference</w:t>
      </w:r>
      <w:r w:rsidRPr="00CA3ECC">
        <w:rPr>
          <w:iCs/>
        </w:rPr>
        <w:t xml:space="preserve"> IE</w:t>
      </w:r>
      <w:r w:rsidRPr="00CA3ECC">
        <w:t>;</w:t>
      </w:r>
    </w:p>
    <w:p w14:paraId="0C1E6B36" w14:textId="77777777" w:rsidR="004E1B71" w:rsidRPr="00CA3ECC" w:rsidRDefault="004E1B71" w:rsidP="004E1B71">
      <w:pPr>
        <w:pStyle w:val="B1"/>
      </w:pPr>
      <w:r w:rsidRPr="00CA3ECC">
        <w:lastRenderedPageBreak/>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maxBW-Preference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0603B1BD"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maxBW-Preference </w:t>
      </w:r>
      <w:r w:rsidRPr="00CA3ECC">
        <w:t xml:space="preserve">in the </w:t>
      </w:r>
      <w:r w:rsidRPr="00CA3ECC">
        <w:rPr>
          <w:i/>
          <w:lang w:eastAsia="zh-CN"/>
        </w:rPr>
        <w:t>UEAssistanceInformation</w:t>
      </w:r>
      <w:r w:rsidRPr="00CA3ECC">
        <w:rPr>
          <w:lang w:eastAsia="zh-CN"/>
        </w:rPr>
        <w:t xml:space="preserve"> message</w:t>
      </w:r>
      <w:r w:rsidRPr="00CA3ECC">
        <w:t>;</w:t>
      </w:r>
    </w:p>
    <w:p w14:paraId="56C65F33" w14:textId="77777777" w:rsidR="004E1B71" w:rsidRPr="00CA3ECC" w:rsidRDefault="004E1B71" w:rsidP="004E1B71">
      <w:pPr>
        <w:pStyle w:val="B2"/>
        <w:rPr>
          <w:lang w:eastAsia="zh-CN"/>
        </w:rPr>
      </w:pPr>
      <w:r w:rsidRPr="00CA3ECC">
        <w:t>2&gt;</w:t>
      </w:r>
      <w:r w:rsidRPr="00CA3ECC">
        <w:tab/>
      </w:r>
      <w:r w:rsidRPr="00CA3ECC">
        <w:rPr>
          <w:lang w:eastAsia="ko-KR"/>
        </w:rPr>
        <w:t xml:space="preserve">if the UE has a </w:t>
      </w:r>
      <w:r w:rsidRPr="00CA3ECC">
        <w:t>preference on the maximum aggregated bandwidth for the cell group</w:t>
      </w:r>
      <w:r w:rsidRPr="00CA3ECC">
        <w:rPr>
          <w:lang w:eastAsia="zh-CN"/>
        </w:rPr>
        <w:t>:</w:t>
      </w:r>
    </w:p>
    <w:p w14:paraId="133F0291" w14:textId="77777777" w:rsidR="004E1B71" w:rsidRPr="00CA3ECC" w:rsidRDefault="004E1B71" w:rsidP="004E1B71">
      <w:pPr>
        <w:pStyle w:val="B3"/>
      </w:pPr>
      <w:r w:rsidRPr="00CA3ECC">
        <w:t>3&gt;</w:t>
      </w:r>
      <w:r w:rsidRPr="00CA3ECC">
        <w:tab/>
        <w:t>if the UE prefers to reduce the maximum aggregated bandwidth of FR1:</w:t>
      </w:r>
    </w:p>
    <w:p w14:paraId="735242C0" w14:textId="77777777" w:rsidR="004E1B71" w:rsidRPr="00CA3ECC" w:rsidRDefault="004E1B71" w:rsidP="004E1B71">
      <w:pPr>
        <w:pStyle w:val="B4"/>
      </w:pPr>
      <w:r w:rsidRPr="00CA3ECC">
        <w:t>4&gt;</w:t>
      </w:r>
      <w:r w:rsidRPr="00CA3ECC">
        <w:tab/>
        <w:t xml:space="preserve">include </w:t>
      </w:r>
      <w:r w:rsidRPr="00CA3ECC">
        <w:rPr>
          <w:i/>
          <w:iCs/>
        </w:rPr>
        <w:t>reducedMaxBW-FR1</w:t>
      </w:r>
      <w:r w:rsidRPr="00CA3ECC">
        <w:t xml:space="preserve"> in the </w:t>
      </w:r>
      <w:r w:rsidRPr="00CA3ECC">
        <w:rPr>
          <w:i/>
          <w:iCs/>
        </w:rPr>
        <w:t>MaxBW-Preference</w:t>
      </w:r>
      <w:r w:rsidRPr="00CA3ECC">
        <w:t xml:space="preserve"> IE;</w:t>
      </w:r>
    </w:p>
    <w:p w14:paraId="35D7A3EE" w14:textId="77777777" w:rsidR="004E1B71" w:rsidRPr="00CA3ECC" w:rsidRDefault="004E1B71" w:rsidP="004E1B71">
      <w:pPr>
        <w:pStyle w:val="B4"/>
      </w:pPr>
      <w:r w:rsidRPr="00CA3ECC">
        <w:t>4&gt;</w:t>
      </w:r>
      <w:r w:rsidRPr="00CA3ECC">
        <w:tab/>
        <w:t xml:space="preserve">set </w:t>
      </w:r>
      <w:r w:rsidRPr="00CA3ECC">
        <w:rPr>
          <w:i/>
          <w:iCs/>
        </w:rPr>
        <w:t>reducedBW-DL</w:t>
      </w:r>
      <w:r w:rsidRPr="00CA3ECC">
        <w:t xml:space="preserve"> to the maximum aggregated bandwidth the UE desires to have configured across all downlink carriers of FR1</w:t>
      </w:r>
      <w:r w:rsidRPr="00CA3ECC">
        <w:rPr>
          <w:i/>
        </w:rPr>
        <w:t xml:space="preserve"> </w:t>
      </w:r>
      <w:r w:rsidRPr="00CA3ECC">
        <w:t>in the cell group;</w:t>
      </w:r>
    </w:p>
    <w:p w14:paraId="2CB8B5C2" w14:textId="77777777" w:rsidR="004E1B71" w:rsidRPr="00CA3ECC" w:rsidRDefault="004E1B71" w:rsidP="004E1B71">
      <w:pPr>
        <w:pStyle w:val="B4"/>
      </w:pPr>
      <w:r w:rsidRPr="00CA3ECC">
        <w:t>4&gt;</w:t>
      </w:r>
      <w:r w:rsidRPr="00CA3ECC">
        <w:tab/>
        <w:t xml:space="preserve">set </w:t>
      </w:r>
      <w:r w:rsidRPr="00CA3ECC">
        <w:rPr>
          <w:i/>
          <w:iCs/>
        </w:rPr>
        <w:t>reducedBW-UL</w:t>
      </w:r>
      <w:r w:rsidRPr="00CA3ECC">
        <w:t xml:space="preserve"> to the maximum aggregated bandwidth the UE desires to have configured across all uplink carriers of FR1</w:t>
      </w:r>
      <w:r w:rsidRPr="00CA3ECC">
        <w:rPr>
          <w:i/>
        </w:rPr>
        <w:t xml:space="preserve"> </w:t>
      </w:r>
      <w:r w:rsidRPr="00CA3ECC">
        <w:t>in the cell group;</w:t>
      </w:r>
    </w:p>
    <w:p w14:paraId="45219437" w14:textId="77777777" w:rsidR="004E1B71" w:rsidRPr="00CA3ECC" w:rsidRDefault="004E1B71" w:rsidP="004E1B71">
      <w:pPr>
        <w:pStyle w:val="B3"/>
      </w:pPr>
      <w:r w:rsidRPr="00CA3ECC">
        <w:t>3&gt;</w:t>
      </w:r>
      <w:r w:rsidRPr="00CA3ECC">
        <w:tab/>
        <w:t>if the UE prefers to reduce the maximum aggregated bandwidth of FR2:</w:t>
      </w:r>
    </w:p>
    <w:p w14:paraId="343FD96C" w14:textId="77777777" w:rsidR="004E1B71" w:rsidRPr="00CA3ECC" w:rsidRDefault="004E1B71" w:rsidP="004E1B71">
      <w:pPr>
        <w:pStyle w:val="B4"/>
      </w:pPr>
      <w:r w:rsidRPr="00CA3ECC">
        <w:t>4&gt;</w:t>
      </w:r>
      <w:r w:rsidRPr="00CA3ECC">
        <w:tab/>
        <w:t xml:space="preserve">include </w:t>
      </w:r>
      <w:r w:rsidRPr="00CA3ECC">
        <w:rPr>
          <w:i/>
          <w:iCs/>
        </w:rPr>
        <w:t>reducedMaxBW-FR2</w:t>
      </w:r>
      <w:r w:rsidRPr="00CA3ECC">
        <w:t xml:space="preserve"> in the </w:t>
      </w:r>
      <w:r w:rsidRPr="00CA3ECC">
        <w:rPr>
          <w:i/>
          <w:iCs/>
        </w:rPr>
        <w:t>MaxBW-Preference</w:t>
      </w:r>
      <w:r w:rsidRPr="00CA3ECC">
        <w:t xml:space="preserve"> IE;</w:t>
      </w:r>
    </w:p>
    <w:p w14:paraId="1084DD1A" w14:textId="77777777" w:rsidR="004E1B71" w:rsidRPr="00CA3ECC" w:rsidRDefault="004E1B71" w:rsidP="004E1B71">
      <w:pPr>
        <w:pStyle w:val="B4"/>
      </w:pPr>
      <w:r w:rsidRPr="00CA3ECC">
        <w:t>4&gt;</w:t>
      </w:r>
      <w:r w:rsidRPr="00CA3ECC">
        <w:tab/>
        <w:t xml:space="preserve">set </w:t>
      </w:r>
      <w:r w:rsidRPr="00CA3ECC">
        <w:rPr>
          <w:i/>
          <w:iCs/>
        </w:rPr>
        <w:t>reducedBW-DL</w:t>
      </w:r>
      <w:r w:rsidRPr="00CA3ECC">
        <w:t xml:space="preserve"> to the maximum aggregated bandwidth the UE desires to have configured across all downlink carriers of FR2</w:t>
      </w:r>
      <w:r w:rsidRPr="00CA3ECC">
        <w:rPr>
          <w:i/>
        </w:rPr>
        <w:t xml:space="preserve"> </w:t>
      </w:r>
      <w:r w:rsidRPr="00CA3ECC">
        <w:t>in the cell group;</w:t>
      </w:r>
    </w:p>
    <w:p w14:paraId="5422F241" w14:textId="77777777" w:rsidR="004E1B71" w:rsidRPr="00CA3ECC" w:rsidRDefault="004E1B71" w:rsidP="004E1B71">
      <w:pPr>
        <w:pStyle w:val="B4"/>
      </w:pPr>
      <w:r w:rsidRPr="00CA3ECC">
        <w:t>4&gt;</w:t>
      </w:r>
      <w:r w:rsidRPr="00CA3ECC">
        <w:tab/>
        <w:t xml:space="preserve">set </w:t>
      </w:r>
      <w:r w:rsidRPr="00CA3ECC">
        <w:rPr>
          <w:i/>
          <w:iCs/>
        </w:rPr>
        <w:t>reducedBW-UL</w:t>
      </w:r>
      <w:r w:rsidRPr="00CA3ECC">
        <w:t xml:space="preserve"> to the maximum aggregated bandwidth the UE desires to have configured across all uplink carriers of FR2</w:t>
      </w:r>
      <w:r w:rsidRPr="00CA3ECC">
        <w:rPr>
          <w:i/>
        </w:rPr>
        <w:t xml:space="preserve"> </w:t>
      </w:r>
      <w:r w:rsidRPr="00CA3ECC">
        <w:t>in the cell group;</w:t>
      </w:r>
    </w:p>
    <w:p w14:paraId="5BB49036" w14:textId="77777777" w:rsidR="004E1B71" w:rsidRPr="00CA3ECC" w:rsidRDefault="004E1B71" w:rsidP="004E1B7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aggregated bandwidth for the cell group</w:t>
      </w:r>
      <w:r w:rsidRPr="00CA3ECC">
        <w:rPr>
          <w:lang w:eastAsia="ko-KR"/>
        </w:rPr>
        <w:t>):</w:t>
      </w:r>
    </w:p>
    <w:p w14:paraId="390D5756" w14:textId="77777777" w:rsidR="004E1B71" w:rsidRPr="00CA3ECC" w:rsidRDefault="004E1B71" w:rsidP="004E1B71">
      <w:pPr>
        <w:pStyle w:val="B3"/>
      </w:pPr>
      <w:r w:rsidRPr="00CA3ECC">
        <w:t>3&gt;</w:t>
      </w:r>
      <w:r w:rsidRPr="00CA3ECC">
        <w:tab/>
        <w:t xml:space="preserve">do not include </w:t>
      </w:r>
      <w:r w:rsidRPr="00CA3ECC">
        <w:rPr>
          <w:i/>
        </w:rPr>
        <w:t xml:space="preserve">reducedMaxBW-FR1 </w:t>
      </w:r>
      <w:r w:rsidRPr="00CA3ECC">
        <w:t xml:space="preserve">and </w:t>
      </w:r>
      <w:r w:rsidRPr="00CA3ECC">
        <w:rPr>
          <w:i/>
        </w:rPr>
        <w:t xml:space="preserve">reducedMaxBW-FR2 </w:t>
      </w:r>
      <w:r w:rsidRPr="00CA3ECC">
        <w:rPr>
          <w:iCs/>
        </w:rPr>
        <w:t xml:space="preserve">in the </w:t>
      </w:r>
      <w:r w:rsidRPr="00CA3ECC">
        <w:rPr>
          <w:i/>
        </w:rPr>
        <w:t>MaxBW</w:t>
      </w:r>
      <w:r w:rsidRPr="00CA3ECC">
        <w:rPr>
          <w:i/>
          <w:iCs/>
        </w:rPr>
        <w:t>-Preference</w:t>
      </w:r>
      <w:r w:rsidRPr="00CA3ECC">
        <w:rPr>
          <w:iCs/>
        </w:rPr>
        <w:t xml:space="preserve"> IE</w:t>
      </w:r>
      <w:r w:rsidRPr="00CA3ECC">
        <w:t>;</w:t>
      </w:r>
    </w:p>
    <w:p w14:paraId="4FDC5169" w14:textId="77777777" w:rsidR="004E1B71" w:rsidRPr="00CA3ECC" w:rsidRDefault="004E1B71" w:rsidP="004E1B7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maxCC-Preference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522C1ACF"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maxCC-Preference </w:t>
      </w:r>
      <w:r w:rsidRPr="00CA3ECC">
        <w:t xml:space="preserve">in the </w:t>
      </w:r>
      <w:r w:rsidRPr="00CA3ECC">
        <w:rPr>
          <w:i/>
          <w:lang w:eastAsia="zh-CN"/>
        </w:rPr>
        <w:t>UEAssistanceInformation</w:t>
      </w:r>
      <w:r w:rsidRPr="00CA3ECC">
        <w:rPr>
          <w:lang w:eastAsia="zh-CN"/>
        </w:rPr>
        <w:t xml:space="preserve"> message</w:t>
      </w:r>
      <w:r w:rsidRPr="00CA3ECC">
        <w:t>;</w:t>
      </w:r>
    </w:p>
    <w:p w14:paraId="010D6619" w14:textId="77777777" w:rsidR="004E1B71" w:rsidRPr="00CA3ECC" w:rsidRDefault="004E1B71" w:rsidP="004E1B71">
      <w:pPr>
        <w:pStyle w:val="B2"/>
        <w:rPr>
          <w:lang w:eastAsia="zh-CN"/>
        </w:rPr>
      </w:pPr>
      <w:r w:rsidRPr="00CA3ECC">
        <w:t>2&gt;</w:t>
      </w:r>
      <w:r w:rsidRPr="00CA3ECC">
        <w:tab/>
      </w:r>
      <w:r w:rsidRPr="00CA3ECC">
        <w:rPr>
          <w:lang w:eastAsia="ko-KR"/>
        </w:rPr>
        <w:t xml:space="preserve">if the UE has a </w:t>
      </w:r>
      <w:r w:rsidRPr="00CA3ECC">
        <w:t>preference on the maximum number of secondary component carriers for the cell group</w:t>
      </w:r>
      <w:r w:rsidRPr="00CA3ECC">
        <w:rPr>
          <w:lang w:eastAsia="zh-CN"/>
        </w:rPr>
        <w:t>:</w:t>
      </w:r>
    </w:p>
    <w:p w14:paraId="7A1279F6" w14:textId="77777777" w:rsidR="004E1B71" w:rsidRPr="00CA3ECC" w:rsidRDefault="004E1B71" w:rsidP="004E1B71">
      <w:pPr>
        <w:pStyle w:val="B3"/>
      </w:pPr>
      <w:r w:rsidRPr="00CA3ECC">
        <w:t>3&gt;</w:t>
      </w:r>
      <w:r w:rsidRPr="00CA3ECC">
        <w:tab/>
        <w:t xml:space="preserve">include </w:t>
      </w:r>
      <w:r w:rsidRPr="00CA3ECC">
        <w:rPr>
          <w:i/>
        </w:rPr>
        <w:t xml:space="preserve">reducedMaxCCs </w:t>
      </w:r>
      <w:r w:rsidRPr="00CA3ECC">
        <w:rPr>
          <w:iCs/>
        </w:rPr>
        <w:t xml:space="preserve">in the </w:t>
      </w:r>
      <w:r w:rsidRPr="00CA3ECC">
        <w:rPr>
          <w:i/>
        </w:rPr>
        <w:t>MaxCC</w:t>
      </w:r>
      <w:r w:rsidRPr="00CA3ECC">
        <w:rPr>
          <w:i/>
          <w:iCs/>
        </w:rPr>
        <w:t>-Preference</w:t>
      </w:r>
      <w:r w:rsidRPr="00CA3ECC">
        <w:rPr>
          <w:iCs/>
        </w:rPr>
        <w:t xml:space="preserve"> IE</w:t>
      </w:r>
      <w:r w:rsidRPr="00CA3ECC">
        <w:t>;</w:t>
      </w:r>
    </w:p>
    <w:p w14:paraId="31DDCB01" w14:textId="77777777" w:rsidR="004E1B71" w:rsidRPr="00CA3ECC" w:rsidRDefault="004E1B71" w:rsidP="004E1B71">
      <w:pPr>
        <w:pStyle w:val="B3"/>
      </w:pPr>
      <w:r w:rsidRPr="00CA3ECC">
        <w:t>3&gt;</w:t>
      </w:r>
      <w:r w:rsidRPr="00CA3ECC">
        <w:tab/>
        <w:t xml:space="preserve">set </w:t>
      </w:r>
      <w:r w:rsidRPr="00CA3ECC">
        <w:rPr>
          <w:i/>
        </w:rPr>
        <w:t>reducedCCsDL</w:t>
      </w:r>
      <w:r w:rsidRPr="00CA3ECC">
        <w:t xml:space="preserve"> to the number of maximum SCells the UE desires to have configured in downlink</w:t>
      </w:r>
      <w:r w:rsidRPr="00CA3ECC">
        <w:rPr>
          <w:i/>
        </w:rPr>
        <w:t xml:space="preserve"> </w:t>
      </w:r>
      <w:r w:rsidRPr="00CA3ECC">
        <w:t>in the cell group;</w:t>
      </w:r>
    </w:p>
    <w:p w14:paraId="365590A2" w14:textId="77777777" w:rsidR="004E1B71" w:rsidRPr="00CA3ECC" w:rsidRDefault="004E1B71" w:rsidP="004E1B71">
      <w:pPr>
        <w:pStyle w:val="B3"/>
      </w:pPr>
      <w:r w:rsidRPr="00CA3ECC">
        <w:t>3&gt;</w:t>
      </w:r>
      <w:r w:rsidRPr="00CA3ECC">
        <w:tab/>
        <w:t xml:space="preserve">set </w:t>
      </w:r>
      <w:r w:rsidRPr="00CA3ECC">
        <w:rPr>
          <w:i/>
        </w:rPr>
        <w:t>reducedCCsUL</w:t>
      </w:r>
      <w:r w:rsidRPr="00CA3ECC">
        <w:t xml:space="preserve"> to the number of maximum SCells the UE desires to have configured in uplink</w:t>
      </w:r>
      <w:r w:rsidRPr="00CA3ECC">
        <w:rPr>
          <w:i/>
        </w:rPr>
        <w:t xml:space="preserve"> </w:t>
      </w:r>
      <w:r w:rsidRPr="00CA3ECC">
        <w:t>in the cell group;</w:t>
      </w:r>
    </w:p>
    <w:p w14:paraId="0B9A7723" w14:textId="77777777" w:rsidR="004E1B71" w:rsidRPr="00CA3ECC" w:rsidRDefault="004E1B71" w:rsidP="004E1B7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number of secondary component carriers for the cell group</w:t>
      </w:r>
      <w:r w:rsidRPr="00CA3ECC">
        <w:rPr>
          <w:lang w:eastAsia="ko-KR"/>
        </w:rPr>
        <w:t>):</w:t>
      </w:r>
    </w:p>
    <w:p w14:paraId="3FD93CDA" w14:textId="77777777" w:rsidR="004E1B71" w:rsidRPr="00CA3ECC" w:rsidRDefault="004E1B71" w:rsidP="004E1B71">
      <w:pPr>
        <w:pStyle w:val="B3"/>
      </w:pPr>
      <w:r w:rsidRPr="00CA3ECC">
        <w:t>3&gt;</w:t>
      </w:r>
      <w:r w:rsidRPr="00CA3ECC">
        <w:tab/>
        <w:t xml:space="preserve">do not include </w:t>
      </w:r>
      <w:r w:rsidRPr="00CA3ECC">
        <w:rPr>
          <w:i/>
        </w:rPr>
        <w:t xml:space="preserve">reducedMaxCCs </w:t>
      </w:r>
      <w:r w:rsidRPr="00CA3ECC">
        <w:rPr>
          <w:iCs/>
        </w:rPr>
        <w:t xml:space="preserve">in the </w:t>
      </w:r>
      <w:r w:rsidRPr="00CA3ECC">
        <w:rPr>
          <w:i/>
          <w:iCs/>
        </w:rPr>
        <w:t>MaxCC-Preference</w:t>
      </w:r>
      <w:r w:rsidRPr="00CA3ECC">
        <w:rPr>
          <w:iCs/>
        </w:rPr>
        <w:t xml:space="preserve"> IE</w:t>
      </w:r>
      <w:r w:rsidRPr="00CA3ECC">
        <w:t>;</w:t>
      </w:r>
    </w:p>
    <w:p w14:paraId="0C004772" w14:textId="77777777" w:rsidR="004E1B71" w:rsidRPr="00CA3ECC" w:rsidRDefault="004E1B71" w:rsidP="004E1B71">
      <w:pPr>
        <w:pStyle w:val="NO"/>
      </w:pPr>
      <w:r w:rsidRPr="00CA3ECC">
        <w:t xml:space="preserve">NOTE </w:t>
      </w:r>
      <w:r w:rsidRPr="00CA3ECC">
        <w:rPr>
          <w:lang w:eastAsia="zh-CN"/>
        </w:rPr>
        <w:t>3</w:t>
      </w:r>
      <w:r w:rsidRPr="00CA3ECC">
        <w:t>:</w:t>
      </w:r>
      <w:r w:rsidRPr="00CA3ECC">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1C1A880" w14:textId="77777777" w:rsidR="004E1B71" w:rsidRPr="00CA3ECC" w:rsidRDefault="004E1B71" w:rsidP="004E1B7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maxMIMO-LayerPreference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7D69DFEF"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maxMIMO-LayerPreference </w:t>
      </w:r>
      <w:r w:rsidRPr="00CA3ECC">
        <w:t xml:space="preserve">in the </w:t>
      </w:r>
      <w:r w:rsidRPr="00CA3ECC">
        <w:rPr>
          <w:i/>
          <w:lang w:eastAsia="zh-CN"/>
        </w:rPr>
        <w:t>UEAssistanceInformation</w:t>
      </w:r>
      <w:r w:rsidRPr="00CA3ECC">
        <w:rPr>
          <w:lang w:eastAsia="zh-CN"/>
        </w:rPr>
        <w:t xml:space="preserve"> message</w:t>
      </w:r>
      <w:r w:rsidRPr="00CA3ECC">
        <w:t>;</w:t>
      </w:r>
    </w:p>
    <w:p w14:paraId="61C0BED3" w14:textId="77777777" w:rsidR="004E1B71" w:rsidRPr="00CA3ECC" w:rsidRDefault="004E1B71" w:rsidP="004E1B71">
      <w:pPr>
        <w:pStyle w:val="B2"/>
        <w:rPr>
          <w:lang w:eastAsia="zh-CN"/>
        </w:rPr>
      </w:pPr>
      <w:r w:rsidRPr="00CA3ECC">
        <w:t>2&gt;</w:t>
      </w:r>
      <w:r w:rsidRPr="00CA3ECC">
        <w:tab/>
      </w:r>
      <w:r w:rsidRPr="00CA3ECC">
        <w:rPr>
          <w:lang w:eastAsia="ko-KR"/>
        </w:rPr>
        <w:t xml:space="preserve">if the UE has a </w:t>
      </w:r>
      <w:r w:rsidRPr="00CA3ECC">
        <w:t>preference on the maximum number of MIMO layers for the cell group</w:t>
      </w:r>
      <w:r w:rsidRPr="00CA3ECC">
        <w:rPr>
          <w:lang w:eastAsia="zh-CN"/>
        </w:rPr>
        <w:t>:</w:t>
      </w:r>
    </w:p>
    <w:p w14:paraId="3A657DE5" w14:textId="77777777" w:rsidR="004E1B71" w:rsidRPr="00CA3ECC" w:rsidRDefault="004E1B71" w:rsidP="004E1B71">
      <w:pPr>
        <w:pStyle w:val="B3"/>
      </w:pPr>
      <w:r w:rsidRPr="00CA3ECC">
        <w:t>3&gt;</w:t>
      </w:r>
      <w:r w:rsidRPr="00CA3ECC">
        <w:tab/>
        <w:t>if the UE prefers to reduce the number of maximum MIMO layers of each serving cell operating on FR1:</w:t>
      </w:r>
    </w:p>
    <w:p w14:paraId="629B7A7A" w14:textId="77777777" w:rsidR="004E1B71" w:rsidRPr="00CA3ECC" w:rsidRDefault="004E1B71" w:rsidP="004E1B71">
      <w:pPr>
        <w:pStyle w:val="B4"/>
      </w:pPr>
      <w:r w:rsidRPr="00CA3ECC">
        <w:t>4&gt;</w:t>
      </w:r>
      <w:r w:rsidRPr="00CA3ECC">
        <w:tab/>
        <w:t xml:space="preserve">include </w:t>
      </w:r>
      <w:r w:rsidRPr="00CA3ECC">
        <w:rPr>
          <w:i/>
          <w:iCs/>
        </w:rPr>
        <w:t>reducedMaxMIMO-LayersFR1</w:t>
      </w:r>
      <w:r w:rsidRPr="00CA3ECC">
        <w:t xml:space="preserve"> in the </w:t>
      </w:r>
      <w:r w:rsidRPr="00CA3ECC">
        <w:rPr>
          <w:i/>
          <w:iCs/>
        </w:rPr>
        <w:t>MaxMIMO-LayerPreference</w:t>
      </w:r>
      <w:r w:rsidRPr="00CA3ECC">
        <w:t xml:space="preserve"> IE;</w:t>
      </w:r>
    </w:p>
    <w:p w14:paraId="01B694AF" w14:textId="77777777" w:rsidR="004E1B71" w:rsidRPr="00CA3ECC" w:rsidRDefault="004E1B71" w:rsidP="004E1B71">
      <w:pPr>
        <w:pStyle w:val="B4"/>
      </w:pPr>
      <w:r w:rsidRPr="00CA3ECC">
        <w:lastRenderedPageBreak/>
        <w:t>4&gt;</w:t>
      </w:r>
      <w:r w:rsidRPr="00CA3ECC">
        <w:tab/>
        <w:t xml:space="preserve">set </w:t>
      </w:r>
      <w:r w:rsidRPr="00CA3ECC">
        <w:rPr>
          <w:i/>
          <w:iCs/>
        </w:rPr>
        <w:t>reducedMIMO-LayersFR1-DL</w:t>
      </w:r>
      <w:r w:rsidRPr="00CA3ECC">
        <w:t xml:space="preserve"> to the preferred maximum number of downlink MIMO layers of each BWP of each FR1 serving cell that the UE operates on in the cell group;</w:t>
      </w:r>
    </w:p>
    <w:p w14:paraId="5472A270" w14:textId="77777777" w:rsidR="004E1B71" w:rsidRPr="00CA3ECC" w:rsidRDefault="004E1B71" w:rsidP="004E1B71">
      <w:pPr>
        <w:pStyle w:val="B4"/>
      </w:pPr>
      <w:r w:rsidRPr="00CA3ECC">
        <w:t>4&gt;</w:t>
      </w:r>
      <w:r w:rsidRPr="00CA3ECC">
        <w:tab/>
        <w:t xml:space="preserve">set </w:t>
      </w:r>
      <w:r w:rsidRPr="00CA3ECC">
        <w:rPr>
          <w:i/>
          <w:iCs/>
        </w:rPr>
        <w:t>reducedMIMO-LayersFR1-UL</w:t>
      </w:r>
      <w:r w:rsidRPr="00CA3ECC">
        <w:t xml:space="preserve"> to the preferred maximum number of uplink MIMO layers of each FR1 serving cell that the UE operates on in the cell group;</w:t>
      </w:r>
    </w:p>
    <w:p w14:paraId="4CCE8A9D" w14:textId="77777777" w:rsidR="004E1B71" w:rsidRPr="00CA3ECC" w:rsidRDefault="004E1B71" w:rsidP="004E1B71">
      <w:pPr>
        <w:pStyle w:val="B3"/>
      </w:pPr>
      <w:r w:rsidRPr="00CA3ECC">
        <w:t>3&gt;</w:t>
      </w:r>
      <w:r w:rsidRPr="00CA3ECC">
        <w:tab/>
        <w:t>if the UE prefers to reduce the number of maximum MIMO layers of each serving cell operating on FR2:</w:t>
      </w:r>
    </w:p>
    <w:p w14:paraId="2AA89768" w14:textId="77777777" w:rsidR="004E1B71" w:rsidRPr="00CA3ECC" w:rsidRDefault="004E1B71" w:rsidP="004E1B71">
      <w:pPr>
        <w:pStyle w:val="B4"/>
      </w:pPr>
      <w:r w:rsidRPr="00CA3ECC">
        <w:t>4&gt;</w:t>
      </w:r>
      <w:r w:rsidRPr="00CA3ECC">
        <w:tab/>
        <w:t xml:space="preserve">include </w:t>
      </w:r>
      <w:r w:rsidRPr="00CA3ECC">
        <w:rPr>
          <w:i/>
          <w:iCs/>
        </w:rPr>
        <w:t>reducedMaxMIMO-LayersFR2</w:t>
      </w:r>
      <w:r w:rsidRPr="00CA3ECC">
        <w:t xml:space="preserve"> in the </w:t>
      </w:r>
      <w:r w:rsidRPr="00CA3ECC">
        <w:rPr>
          <w:i/>
          <w:iCs/>
        </w:rPr>
        <w:t>MaxMIMO-LayerPreference</w:t>
      </w:r>
      <w:r w:rsidRPr="00CA3ECC">
        <w:t xml:space="preserve"> IE;</w:t>
      </w:r>
    </w:p>
    <w:p w14:paraId="20C5399D" w14:textId="77777777" w:rsidR="004E1B71" w:rsidRPr="00CA3ECC" w:rsidRDefault="004E1B71" w:rsidP="004E1B71">
      <w:pPr>
        <w:pStyle w:val="B4"/>
      </w:pPr>
      <w:r w:rsidRPr="00CA3ECC">
        <w:t>4&gt;</w:t>
      </w:r>
      <w:r w:rsidRPr="00CA3ECC">
        <w:tab/>
        <w:t xml:space="preserve">set </w:t>
      </w:r>
      <w:r w:rsidRPr="00CA3ECC">
        <w:rPr>
          <w:i/>
          <w:iCs/>
        </w:rPr>
        <w:t>reducedMIMO-LayersFR2-DL</w:t>
      </w:r>
      <w:r w:rsidRPr="00CA3ECC">
        <w:t xml:space="preserve"> to the preferred maximum number of downlink MIMO layers of each BWP of each FR2 serving cell that the UE operates on in the cell group;</w:t>
      </w:r>
    </w:p>
    <w:p w14:paraId="494004CA" w14:textId="77777777" w:rsidR="004E1B71" w:rsidRPr="00CA3ECC" w:rsidRDefault="004E1B71" w:rsidP="004E1B71">
      <w:pPr>
        <w:pStyle w:val="B4"/>
      </w:pPr>
      <w:r w:rsidRPr="00CA3ECC">
        <w:t>4&gt;</w:t>
      </w:r>
      <w:r w:rsidRPr="00CA3ECC">
        <w:tab/>
        <w:t xml:space="preserve">set </w:t>
      </w:r>
      <w:r w:rsidRPr="00CA3ECC">
        <w:rPr>
          <w:i/>
          <w:iCs/>
        </w:rPr>
        <w:t>reducedMIMO-LayersFR2-UL</w:t>
      </w:r>
      <w:r w:rsidRPr="00CA3ECC">
        <w:t xml:space="preserve"> to the preferred maximum number of uplink MIMO layers of each FR2 serving cell that the UE operates on in the cell group;</w:t>
      </w:r>
    </w:p>
    <w:p w14:paraId="3804A189" w14:textId="77777777" w:rsidR="004E1B71" w:rsidRPr="00CA3ECC" w:rsidRDefault="004E1B71" w:rsidP="004E1B7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number of MIMO layers for the cell group</w:t>
      </w:r>
      <w:r w:rsidRPr="00CA3ECC">
        <w:rPr>
          <w:lang w:eastAsia="ko-KR"/>
        </w:rPr>
        <w:t>):</w:t>
      </w:r>
    </w:p>
    <w:p w14:paraId="24B5CAAE" w14:textId="77777777" w:rsidR="004E1B71" w:rsidRPr="00CA3ECC" w:rsidRDefault="004E1B71" w:rsidP="004E1B71">
      <w:pPr>
        <w:pStyle w:val="B3"/>
      </w:pPr>
      <w:r w:rsidRPr="00CA3ECC">
        <w:t>3&gt;</w:t>
      </w:r>
      <w:r w:rsidRPr="00CA3ECC">
        <w:tab/>
        <w:t xml:space="preserve">do not include </w:t>
      </w:r>
      <w:r w:rsidRPr="00CA3ECC">
        <w:rPr>
          <w:i/>
        </w:rPr>
        <w:t>reducedMaxMIMO-LayersFR1</w:t>
      </w:r>
      <w:r w:rsidRPr="00CA3ECC">
        <w:t xml:space="preserve"> and </w:t>
      </w:r>
      <w:r w:rsidRPr="00CA3ECC">
        <w:rPr>
          <w:i/>
        </w:rPr>
        <w:t>reducedMaxMIMO-LayersFR2</w:t>
      </w:r>
      <w:r w:rsidRPr="00CA3ECC">
        <w:t xml:space="preserve"> </w:t>
      </w:r>
      <w:r w:rsidRPr="00CA3ECC">
        <w:rPr>
          <w:iCs/>
        </w:rPr>
        <w:t xml:space="preserve">in the </w:t>
      </w:r>
      <w:r w:rsidRPr="00CA3ECC">
        <w:rPr>
          <w:i/>
        </w:rPr>
        <w:t xml:space="preserve">MaxMIMO-LayerPreference </w:t>
      </w:r>
      <w:r w:rsidRPr="00CA3ECC">
        <w:rPr>
          <w:iCs/>
        </w:rPr>
        <w:t>IE</w:t>
      </w:r>
      <w:r w:rsidRPr="00CA3ECC">
        <w:t>;</w:t>
      </w:r>
    </w:p>
    <w:p w14:paraId="6D2D3ABE" w14:textId="77777777" w:rsidR="004E1B71" w:rsidRPr="00CA3ECC" w:rsidRDefault="004E1B71" w:rsidP="004E1B71">
      <w:pPr>
        <w:pStyle w:val="B1"/>
        <w:rPr>
          <w:lang w:eastAsia="zh-CN"/>
        </w:rPr>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minSchedulingOffsetPreference</w:t>
      </w:r>
      <w:r w:rsidRPr="00CA3ECC">
        <w:t xml:space="preserve"> of a cell group for power saving</w:t>
      </w:r>
      <w:r w:rsidRPr="00CA3ECC">
        <w:rPr>
          <w:lang w:eastAsia="zh-CN"/>
        </w:rPr>
        <w:t xml:space="preserve"> according to 5.7.4.2</w:t>
      </w:r>
      <w:r w:rsidRPr="00CA3ECC">
        <w:rPr>
          <w:lang w:eastAsia="x-none"/>
        </w:rPr>
        <w:t xml:space="preserve"> or 5.3.5.3</w:t>
      </w:r>
      <w:r w:rsidRPr="00CA3ECC">
        <w:rPr>
          <w:lang w:eastAsia="zh-CN"/>
        </w:rPr>
        <w:t>:</w:t>
      </w:r>
    </w:p>
    <w:p w14:paraId="7B337A70"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minSchedulingOffsetPreference </w:t>
      </w:r>
      <w:r w:rsidRPr="00CA3ECC">
        <w:t xml:space="preserve">in the </w:t>
      </w:r>
      <w:r w:rsidRPr="00CA3ECC">
        <w:rPr>
          <w:i/>
          <w:lang w:eastAsia="zh-CN"/>
        </w:rPr>
        <w:t>UEAssistanceInformation</w:t>
      </w:r>
      <w:r w:rsidRPr="00CA3ECC">
        <w:rPr>
          <w:lang w:eastAsia="zh-CN"/>
        </w:rPr>
        <w:t xml:space="preserve"> message</w:t>
      </w:r>
      <w:r w:rsidRPr="00CA3ECC">
        <w:t>;</w:t>
      </w:r>
    </w:p>
    <w:p w14:paraId="00ED1ECA" w14:textId="77777777" w:rsidR="004E1B71" w:rsidRPr="00CA3ECC" w:rsidRDefault="004E1B71" w:rsidP="004E1B71">
      <w:pPr>
        <w:pStyle w:val="B2"/>
        <w:rPr>
          <w:lang w:eastAsia="zh-CN"/>
        </w:rPr>
      </w:pPr>
      <w:r w:rsidRPr="00CA3ECC">
        <w:t>2&gt;</w:t>
      </w:r>
      <w:r w:rsidRPr="00CA3ECC">
        <w:tab/>
      </w:r>
      <w:r w:rsidRPr="00CA3ECC">
        <w:rPr>
          <w:lang w:eastAsia="ko-KR"/>
        </w:rPr>
        <w:t xml:space="preserve">if the UE has a </w:t>
      </w:r>
      <w:r w:rsidRPr="00CA3ECC">
        <w:t>preference on the minimum scheduling offset for cross-slot scheduling for the cell group</w:t>
      </w:r>
      <w:r w:rsidRPr="00CA3ECC">
        <w:rPr>
          <w:lang w:eastAsia="zh-CN"/>
        </w:rPr>
        <w:t>:</w:t>
      </w:r>
    </w:p>
    <w:p w14:paraId="23C2E7DA" w14:textId="77777777" w:rsidR="004E1B71" w:rsidRPr="00CA3ECC" w:rsidRDefault="004E1B71" w:rsidP="004E1B71">
      <w:pPr>
        <w:pStyle w:val="B3"/>
        <w:rPr>
          <w:lang w:eastAsia="ko-KR"/>
        </w:rPr>
      </w:pPr>
      <w:r w:rsidRPr="00CA3ECC">
        <w:rPr>
          <w:lang w:eastAsia="ko-KR"/>
        </w:rPr>
        <w:t>3&gt;</w:t>
      </w:r>
      <w:r w:rsidRPr="00CA3ECC">
        <w:rPr>
          <w:lang w:eastAsia="ko-KR"/>
        </w:rPr>
        <w:tab/>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0</w:t>
      </w:r>
      <w:r w:rsidRPr="00CA3ECC">
        <w:rPr>
          <w:lang w:eastAsia="ko-KR"/>
        </w:rPr>
        <w:t xml:space="preserve"> </w:t>
      </w:r>
      <w:r w:rsidRPr="00CA3ECC">
        <w:t>(TS 38.214 [19], clause 5.1.2.1) for cross-slot scheduling with 15 kHz SCS</w:t>
      </w:r>
      <w:r w:rsidRPr="00CA3ECC">
        <w:rPr>
          <w:lang w:eastAsia="ko-KR"/>
        </w:rPr>
        <w:t>:</w:t>
      </w:r>
    </w:p>
    <w:p w14:paraId="07456014" w14:textId="77777777" w:rsidR="004E1B71" w:rsidRPr="00CA3ECC" w:rsidRDefault="004E1B71" w:rsidP="004E1B71">
      <w:pPr>
        <w:pStyle w:val="B4"/>
      </w:pPr>
      <w:r w:rsidRPr="00CA3ECC">
        <w:t>4&gt;</w:t>
      </w:r>
      <w:r w:rsidRPr="00CA3ECC">
        <w:tab/>
        <w:t xml:space="preserve">include </w:t>
      </w:r>
      <w:r w:rsidRPr="00CA3ECC">
        <w:rPr>
          <w:i/>
        </w:rPr>
        <w:t>preferredK0-SCS-15kHz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0B83A1FE"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0</w:t>
      </w:r>
      <w:r w:rsidRPr="00CA3ECC">
        <w:rPr>
          <w:lang w:eastAsia="ko-KR"/>
        </w:rPr>
        <w:t xml:space="preserve"> </w:t>
      </w:r>
      <w:r w:rsidRPr="00CA3ECC">
        <w:t>for cross-slot scheduling with 30 kHz SCS</w:t>
      </w:r>
      <w:r w:rsidRPr="00CA3ECC">
        <w:rPr>
          <w:lang w:eastAsia="ko-KR"/>
        </w:rPr>
        <w:t>:</w:t>
      </w:r>
    </w:p>
    <w:p w14:paraId="53EA4A60" w14:textId="77777777" w:rsidR="004E1B71" w:rsidRPr="00CA3ECC" w:rsidRDefault="004E1B71" w:rsidP="004E1B71">
      <w:pPr>
        <w:pStyle w:val="B4"/>
      </w:pPr>
      <w:r w:rsidRPr="00CA3ECC">
        <w:t>4&gt;</w:t>
      </w:r>
      <w:r w:rsidRPr="00CA3ECC">
        <w:tab/>
        <w:t xml:space="preserve">include </w:t>
      </w:r>
      <w:r w:rsidRPr="00CA3ECC">
        <w:rPr>
          <w:i/>
        </w:rPr>
        <w:t>preferredK0-SCS-30kHz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5E3436CD"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0</w:t>
      </w:r>
      <w:r w:rsidRPr="00CA3ECC">
        <w:rPr>
          <w:lang w:eastAsia="ko-KR"/>
        </w:rPr>
        <w:t xml:space="preserve"> </w:t>
      </w:r>
      <w:r w:rsidRPr="00CA3ECC">
        <w:t>for cross-slot scheduling with 60 kHz SCS</w:t>
      </w:r>
      <w:r w:rsidRPr="00CA3ECC">
        <w:rPr>
          <w:lang w:eastAsia="ko-KR"/>
        </w:rPr>
        <w:t>:</w:t>
      </w:r>
    </w:p>
    <w:p w14:paraId="14274A9D" w14:textId="77777777" w:rsidR="004E1B71" w:rsidRPr="00CA3ECC" w:rsidRDefault="004E1B71" w:rsidP="004E1B71">
      <w:pPr>
        <w:pStyle w:val="B4"/>
      </w:pPr>
      <w:r w:rsidRPr="00CA3ECC">
        <w:t>4&gt;</w:t>
      </w:r>
      <w:r w:rsidRPr="00CA3ECC">
        <w:tab/>
        <w:t xml:space="preserve">include </w:t>
      </w:r>
      <w:r w:rsidRPr="00CA3ECC">
        <w:rPr>
          <w:i/>
        </w:rPr>
        <w:t>preferredK0-SCS-60kHz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42663157"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0</w:t>
      </w:r>
      <w:r w:rsidRPr="00CA3ECC">
        <w:rPr>
          <w:lang w:eastAsia="ko-KR"/>
        </w:rPr>
        <w:t xml:space="preserve"> </w:t>
      </w:r>
      <w:r w:rsidRPr="00CA3ECC">
        <w:t>for cross-slot scheduling with 120 kHz SCS</w:t>
      </w:r>
      <w:r w:rsidRPr="00CA3ECC">
        <w:rPr>
          <w:lang w:eastAsia="ko-KR"/>
        </w:rPr>
        <w:t>:</w:t>
      </w:r>
    </w:p>
    <w:p w14:paraId="657FBB4F" w14:textId="77777777" w:rsidR="004E1B71" w:rsidRPr="00CA3ECC" w:rsidRDefault="004E1B71" w:rsidP="004E1B71">
      <w:pPr>
        <w:pStyle w:val="B4"/>
      </w:pPr>
      <w:r w:rsidRPr="00CA3ECC">
        <w:t>4&gt;</w:t>
      </w:r>
      <w:r w:rsidRPr="00CA3ECC">
        <w:tab/>
        <w:t xml:space="preserve">include </w:t>
      </w:r>
      <w:r w:rsidRPr="00CA3ECC">
        <w:rPr>
          <w:i/>
        </w:rPr>
        <w:t>preferredK0-SCS-120kHz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7041A455"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2</w:t>
      </w:r>
      <w:r w:rsidRPr="00CA3ECC">
        <w:rPr>
          <w:lang w:eastAsia="ko-KR"/>
        </w:rPr>
        <w:t xml:space="preserve"> </w:t>
      </w:r>
      <w:r w:rsidRPr="00CA3ECC">
        <w:t>(TS 38.214 [19], clause 6.1.2.1) for cross-slot scheduling with 15 kHz SCS</w:t>
      </w:r>
      <w:r w:rsidRPr="00CA3ECC">
        <w:rPr>
          <w:lang w:eastAsia="ko-KR"/>
        </w:rPr>
        <w:t>:</w:t>
      </w:r>
    </w:p>
    <w:p w14:paraId="214A3A88" w14:textId="77777777" w:rsidR="004E1B71" w:rsidRPr="00CA3ECC" w:rsidRDefault="004E1B71" w:rsidP="004E1B71">
      <w:pPr>
        <w:pStyle w:val="B4"/>
      </w:pPr>
      <w:r w:rsidRPr="00CA3ECC">
        <w:t>4&gt;</w:t>
      </w:r>
      <w:r w:rsidRPr="00CA3ECC">
        <w:tab/>
        <w:t xml:space="preserve">include </w:t>
      </w:r>
      <w:r w:rsidRPr="00CA3ECC">
        <w:rPr>
          <w:i/>
        </w:rPr>
        <w:t>preferredK2-SCS-15kHz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37B42B61"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2</w:t>
      </w:r>
      <w:r w:rsidRPr="00CA3ECC">
        <w:rPr>
          <w:lang w:eastAsia="ko-KR"/>
        </w:rPr>
        <w:t xml:space="preserve"> </w:t>
      </w:r>
      <w:r w:rsidRPr="00CA3ECC">
        <w:t>for cross-slot scheduling with 30 kHz SCS</w:t>
      </w:r>
      <w:r w:rsidRPr="00CA3ECC">
        <w:rPr>
          <w:lang w:eastAsia="ko-KR"/>
        </w:rPr>
        <w:t>:</w:t>
      </w:r>
    </w:p>
    <w:p w14:paraId="15F0F604" w14:textId="77777777" w:rsidR="004E1B71" w:rsidRPr="00CA3ECC" w:rsidRDefault="004E1B71" w:rsidP="004E1B71">
      <w:pPr>
        <w:pStyle w:val="B4"/>
      </w:pPr>
      <w:r w:rsidRPr="00CA3ECC">
        <w:t>4&gt;</w:t>
      </w:r>
      <w:r w:rsidRPr="00CA3ECC">
        <w:tab/>
        <w:t xml:space="preserve">include </w:t>
      </w:r>
      <w:r w:rsidRPr="00CA3ECC">
        <w:rPr>
          <w:i/>
        </w:rPr>
        <w:t>preferredK2-SCS-30kHz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581ABFC2"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2</w:t>
      </w:r>
      <w:r w:rsidRPr="00CA3ECC">
        <w:rPr>
          <w:lang w:eastAsia="ko-KR"/>
        </w:rPr>
        <w:t xml:space="preserve"> </w:t>
      </w:r>
      <w:r w:rsidRPr="00CA3ECC">
        <w:t>for cross-slot scheduling with 60 kHz SCS</w:t>
      </w:r>
      <w:r w:rsidRPr="00CA3ECC">
        <w:rPr>
          <w:lang w:eastAsia="ko-KR"/>
        </w:rPr>
        <w:t>:</w:t>
      </w:r>
    </w:p>
    <w:p w14:paraId="153B5A2F" w14:textId="77777777" w:rsidR="004E1B71" w:rsidRPr="00CA3ECC" w:rsidRDefault="004E1B71" w:rsidP="004E1B71">
      <w:pPr>
        <w:pStyle w:val="B4"/>
      </w:pPr>
      <w:r w:rsidRPr="00CA3ECC">
        <w:t>4&gt;</w:t>
      </w:r>
      <w:r w:rsidRPr="00CA3ECC">
        <w:tab/>
        <w:t xml:space="preserve">include </w:t>
      </w:r>
      <w:r w:rsidRPr="00CA3ECC">
        <w:rPr>
          <w:i/>
        </w:rPr>
        <w:t>preferredK2-SCS-60kHz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20FF7559" w14:textId="77777777" w:rsidR="004E1B71" w:rsidRPr="00CA3ECC" w:rsidRDefault="004E1B71" w:rsidP="004E1B71">
      <w:pPr>
        <w:pStyle w:val="B3"/>
        <w:rPr>
          <w:lang w:eastAsia="ko-KR"/>
        </w:rPr>
      </w:pPr>
      <w:r w:rsidRPr="00CA3ECC">
        <w:t>3&gt;</w:t>
      </w:r>
      <w:r w:rsidRPr="00CA3ECC">
        <w:tab/>
      </w:r>
      <w:r w:rsidRPr="00CA3ECC">
        <w:rPr>
          <w:lang w:eastAsia="ko-KR"/>
        </w:rPr>
        <w:t xml:space="preserve">if the UE </w:t>
      </w:r>
      <w:proofErr w:type="gramStart"/>
      <w:r w:rsidRPr="00CA3ECC">
        <w:rPr>
          <w:lang w:eastAsia="ko-KR"/>
        </w:rPr>
        <w:t>has a preference for</w:t>
      </w:r>
      <w:proofErr w:type="gramEnd"/>
      <w:r w:rsidRPr="00CA3ECC">
        <w:rPr>
          <w:lang w:eastAsia="ko-KR"/>
        </w:rPr>
        <w:t xml:space="preserve"> the value of K</w:t>
      </w:r>
      <w:r w:rsidRPr="00CA3ECC">
        <w:rPr>
          <w:vertAlign w:val="subscript"/>
          <w:lang w:eastAsia="ko-KR"/>
        </w:rPr>
        <w:t>2</w:t>
      </w:r>
      <w:r w:rsidRPr="00CA3ECC">
        <w:rPr>
          <w:lang w:eastAsia="ko-KR"/>
        </w:rPr>
        <w:t xml:space="preserve"> </w:t>
      </w:r>
      <w:r w:rsidRPr="00CA3ECC">
        <w:t>for cross-slot scheduling with 120 kHz SCS</w:t>
      </w:r>
      <w:r w:rsidRPr="00CA3ECC">
        <w:rPr>
          <w:lang w:eastAsia="ko-KR"/>
        </w:rPr>
        <w:t>:</w:t>
      </w:r>
    </w:p>
    <w:p w14:paraId="03459A9F" w14:textId="77777777" w:rsidR="004E1B71" w:rsidRPr="00CA3ECC" w:rsidRDefault="004E1B71" w:rsidP="004E1B71">
      <w:pPr>
        <w:pStyle w:val="B4"/>
        <w:rPr>
          <w:lang w:eastAsia="ko-KR"/>
        </w:rPr>
      </w:pPr>
      <w:r w:rsidRPr="00CA3ECC">
        <w:lastRenderedPageBreak/>
        <w:t>4&gt;</w:t>
      </w:r>
      <w:r w:rsidRPr="00CA3ECC">
        <w:tab/>
        <w:t xml:space="preserve">include </w:t>
      </w:r>
      <w:r w:rsidRPr="00CA3ECC">
        <w:rPr>
          <w:i/>
        </w:rPr>
        <w:t>preferredK2-SCS-120kHz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20497D96" w14:textId="77777777" w:rsidR="004E1B71" w:rsidRPr="00CA3ECC" w:rsidRDefault="004E1B71" w:rsidP="004E1B7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minimum scheduling offset for cross-slot scheduling for the cell group</w:t>
      </w:r>
      <w:r w:rsidRPr="00CA3ECC">
        <w:rPr>
          <w:lang w:eastAsia="ko-KR"/>
        </w:rPr>
        <w:t>):</w:t>
      </w:r>
    </w:p>
    <w:p w14:paraId="3E63A355" w14:textId="77777777" w:rsidR="004E1B71" w:rsidRPr="00CA3ECC" w:rsidRDefault="004E1B71" w:rsidP="004E1B71">
      <w:pPr>
        <w:pStyle w:val="B3"/>
      </w:pPr>
      <w:r w:rsidRPr="00CA3ECC">
        <w:t>3&gt;</w:t>
      </w:r>
      <w:r w:rsidRPr="00CA3ECC">
        <w:tab/>
        <w:t xml:space="preserve">do not include </w:t>
      </w:r>
      <w:r w:rsidRPr="00CA3ECC">
        <w:rPr>
          <w:i/>
        </w:rPr>
        <w:t xml:space="preserve">preferredK0 </w:t>
      </w:r>
      <w:r w:rsidRPr="00CA3ECC">
        <w:t xml:space="preserve">and </w:t>
      </w:r>
      <w:r w:rsidRPr="00CA3ECC">
        <w:rPr>
          <w:i/>
        </w:rPr>
        <w:t>preferredK2</w:t>
      </w:r>
      <w:r w:rsidRPr="00CA3ECC">
        <w:t xml:space="preserve"> </w:t>
      </w:r>
      <w:r w:rsidRPr="00CA3ECC">
        <w:rPr>
          <w:iCs/>
        </w:rPr>
        <w:t xml:space="preserve">in the </w:t>
      </w:r>
      <w:r w:rsidRPr="00CA3ECC">
        <w:rPr>
          <w:i/>
          <w:iCs/>
        </w:rPr>
        <w:t>MinSchedulingOffsetPreference</w:t>
      </w:r>
      <w:r w:rsidRPr="00CA3ECC">
        <w:t xml:space="preserve"> </w:t>
      </w:r>
      <w:r w:rsidRPr="00CA3ECC">
        <w:rPr>
          <w:iCs/>
        </w:rPr>
        <w:t>IE</w:t>
      </w:r>
      <w:r w:rsidRPr="00CA3ECC">
        <w:t>;</w:t>
      </w:r>
    </w:p>
    <w:p w14:paraId="0F7DDB6F" w14:textId="77777777" w:rsidR="004E1B71" w:rsidRPr="00CA3ECC" w:rsidRDefault="004E1B71" w:rsidP="004E1B7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a release preference according to 5.7.4.2</w:t>
      </w:r>
      <w:r w:rsidRPr="00CA3ECC">
        <w:rPr>
          <w:lang w:eastAsia="x-none"/>
        </w:rPr>
        <w:t xml:space="preserve"> or 5.3.5.3</w:t>
      </w:r>
      <w:r w:rsidRPr="00CA3ECC">
        <w:rPr>
          <w:lang w:eastAsia="zh-CN"/>
        </w:rPr>
        <w:t>:</w:t>
      </w:r>
    </w:p>
    <w:p w14:paraId="6A57E5D9"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include </w:t>
      </w:r>
      <w:r w:rsidRPr="00CA3ECC">
        <w:rPr>
          <w:i/>
          <w:iCs/>
        </w:rPr>
        <w:t>release</w:t>
      </w:r>
      <w:r w:rsidRPr="00CA3ECC">
        <w:rPr>
          <w:i/>
        </w:rPr>
        <w:t>Preference</w:t>
      </w:r>
      <w:r w:rsidRPr="00CA3ECC">
        <w:rPr>
          <w:i/>
          <w:iCs/>
        </w:rPr>
        <w:t xml:space="preserve"> </w:t>
      </w:r>
      <w:r w:rsidRPr="00CA3ECC">
        <w:t xml:space="preserve">in the </w:t>
      </w:r>
      <w:r w:rsidRPr="00CA3ECC">
        <w:rPr>
          <w:i/>
          <w:lang w:eastAsia="zh-CN"/>
        </w:rPr>
        <w:t>UEAssistanceInformation</w:t>
      </w:r>
      <w:r w:rsidRPr="00CA3ECC">
        <w:rPr>
          <w:lang w:eastAsia="zh-CN"/>
        </w:rPr>
        <w:t xml:space="preserve"> message</w:t>
      </w:r>
      <w:r w:rsidRPr="00CA3ECC">
        <w:t>;</w:t>
      </w:r>
    </w:p>
    <w:p w14:paraId="49199C55"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 xml:space="preserve">set </w:t>
      </w:r>
      <w:r w:rsidRPr="00CA3ECC">
        <w:rPr>
          <w:i/>
          <w:iCs/>
        </w:rPr>
        <w:t xml:space="preserve">preferredRRC-State </w:t>
      </w:r>
      <w:r w:rsidRPr="00CA3ECC">
        <w:t>to the</w:t>
      </w:r>
      <w:r w:rsidRPr="00CA3ECC">
        <w:rPr>
          <w:lang w:eastAsia="zh-CN"/>
        </w:rPr>
        <w:t xml:space="preserve"> desired RRC state </w:t>
      </w:r>
      <w:r w:rsidRPr="00CA3ECC">
        <w:t xml:space="preserve">on transmission of the </w:t>
      </w:r>
      <w:r w:rsidRPr="00CA3ECC">
        <w:rPr>
          <w:i/>
          <w:lang w:eastAsia="zh-CN"/>
        </w:rPr>
        <w:t>UEAssistanceInformation</w:t>
      </w:r>
      <w:r w:rsidRPr="00CA3ECC">
        <w:rPr>
          <w:lang w:eastAsia="zh-CN"/>
        </w:rPr>
        <w:t xml:space="preserve"> message</w:t>
      </w:r>
      <w:r w:rsidRPr="00CA3ECC">
        <w:t>;</w:t>
      </w:r>
    </w:p>
    <w:p w14:paraId="768F554C" w14:textId="77777777" w:rsidR="004E1B71" w:rsidRPr="00CA3ECC" w:rsidRDefault="004E1B71" w:rsidP="004E1B71">
      <w:pPr>
        <w:pStyle w:val="B1"/>
        <w:rPr>
          <w:rFonts w:eastAsia="SimSun"/>
        </w:rPr>
      </w:pPr>
      <w:r w:rsidRPr="00CA3ECC">
        <w:rPr>
          <w:rFonts w:eastAsia="SimSun"/>
        </w:rPr>
        <w:t>1&gt;</w:t>
      </w:r>
      <w:r w:rsidRPr="00CA3ECC">
        <w:rPr>
          <w:rFonts w:eastAsia="SimSun"/>
        </w:rPr>
        <w:tab/>
        <w:t xml:space="preserve">if transmission of the </w:t>
      </w:r>
      <w:r w:rsidRPr="00CA3ECC">
        <w:rPr>
          <w:rFonts w:eastAsia="SimSun"/>
          <w:i/>
          <w:iCs/>
        </w:rPr>
        <w:t>UEAssistanceInformation</w:t>
      </w:r>
      <w:r w:rsidRPr="00CA3ECC">
        <w:rPr>
          <w:rFonts w:eastAsia="SimSun"/>
        </w:rPr>
        <w:t xml:space="preserve"> message is initiated to provide an indication of preference in being provisioned with reference time information according to 5.7.4.2</w:t>
      </w:r>
      <w:r w:rsidRPr="00CA3ECC">
        <w:rPr>
          <w:lang w:eastAsia="x-none"/>
        </w:rPr>
        <w:t xml:space="preserve"> or 5.3.5.3</w:t>
      </w:r>
      <w:r w:rsidRPr="00CA3ECC">
        <w:rPr>
          <w:rFonts w:eastAsia="SimSun"/>
        </w:rPr>
        <w:t>:</w:t>
      </w:r>
    </w:p>
    <w:p w14:paraId="73C83E71" w14:textId="77777777" w:rsidR="004E1B71" w:rsidRPr="00CA3ECC" w:rsidRDefault="004E1B71" w:rsidP="004E1B71">
      <w:pPr>
        <w:pStyle w:val="B2"/>
        <w:rPr>
          <w:rFonts w:eastAsia="MS Mincho"/>
        </w:rPr>
      </w:pPr>
      <w:r w:rsidRPr="00CA3ECC">
        <w:rPr>
          <w:rFonts w:eastAsia="MS Mincho"/>
        </w:rPr>
        <w:t>2&gt;</w:t>
      </w:r>
      <w:r w:rsidRPr="00CA3ECC">
        <w:rPr>
          <w:rFonts w:eastAsia="MS Mincho"/>
        </w:rPr>
        <w:tab/>
        <w:t>if the UE has a preference in being provisioned with reference time information:</w:t>
      </w:r>
    </w:p>
    <w:p w14:paraId="64105C60" w14:textId="77777777" w:rsidR="004E1B71" w:rsidRPr="00CA3ECC" w:rsidRDefault="004E1B71" w:rsidP="004E1B71">
      <w:pPr>
        <w:pStyle w:val="B3"/>
        <w:rPr>
          <w:rFonts w:eastAsia="SimSun"/>
          <w:snapToGrid w:val="0"/>
        </w:rPr>
      </w:pPr>
      <w:r w:rsidRPr="00CA3ECC">
        <w:rPr>
          <w:rFonts w:eastAsia="SimSun"/>
          <w:snapToGrid w:val="0"/>
        </w:rPr>
        <w:t>3&gt;</w:t>
      </w:r>
      <w:r w:rsidRPr="00CA3ECC">
        <w:rPr>
          <w:rFonts w:eastAsia="SimSun"/>
          <w:snapToGrid w:val="0"/>
        </w:rPr>
        <w:tab/>
        <w:t xml:space="preserve">set </w:t>
      </w:r>
      <w:r w:rsidRPr="00CA3ECC">
        <w:rPr>
          <w:rFonts w:eastAsia="SimSun"/>
          <w:i/>
          <w:iCs/>
          <w:snapToGrid w:val="0"/>
        </w:rPr>
        <w:t>referenceTimeInfoPreference</w:t>
      </w:r>
      <w:r w:rsidRPr="00CA3ECC">
        <w:rPr>
          <w:rFonts w:eastAsia="SimSun"/>
          <w:snapToGrid w:val="0"/>
        </w:rPr>
        <w:t xml:space="preserve"> to </w:t>
      </w:r>
      <w:r w:rsidRPr="00CA3ECC">
        <w:rPr>
          <w:rFonts w:eastAsia="SimSun"/>
          <w:i/>
          <w:iCs/>
          <w:snapToGrid w:val="0"/>
        </w:rPr>
        <w:t>true</w:t>
      </w:r>
      <w:r w:rsidRPr="00CA3ECC">
        <w:rPr>
          <w:rFonts w:eastAsia="SimSun"/>
          <w:snapToGrid w:val="0"/>
        </w:rPr>
        <w:t>;</w:t>
      </w:r>
    </w:p>
    <w:p w14:paraId="62B4BB4B" w14:textId="77777777" w:rsidR="004E1B71" w:rsidRPr="00CA3ECC" w:rsidRDefault="004E1B71" w:rsidP="004E1B71">
      <w:pPr>
        <w:pStyle w:val="B2"/>
        <w:rPr>
          <w:rFonts w:eastAsia="MS Mincho"/>
        </w:rPr>
      </w:pPr>
      <w:r w:rsidRPr="00CA3ECC">
        <w:rPr>
          <w:rFonts w:eastAsia="MS Mincho"/>
        </w:rPr>
        <w:t>2&gt;</w:t>
      </w:r>
      <w:r w:rsidRPr="00CA3ECC">
        <w:rPr>
          <w:rFonts w:eastAsia="MS Mincho"/>
        </w:rPr>
        <w:tab/>
        <w:t>else:</w:t>
      </w:r>
    </w:p>
    <w:p w14:paraId="4A822614" w14:textId="77777777" w:rsidR="004E1B71" w:rsidRPr="00CA3ECC" w:rsidRDefault="004E1B71" w:rsidP="004E1B71">
      <w:pPr>
        <w:pStyle w:val="B3"/>
        <w:rPr>
          <w:rFonts w:eastAsia="SimSun"/>
          <w:snapToGrid w:val="0"/>
        </w:rPr>
      </w:pPr>
      <w:r w:rsidRPr="00CA3ECC">
        <w:rPr>
          <w:rFonts w:eastAsia="SimSun"/>
          <w:snapToGrid w:val="0"/>
        </w:rPr>
        <w:t>3&gt;</w:t>
      </w:r>
      <w:r w:rsidRPr="00CA3ECC">
        <w:rPr>
          <w:rFonts w:eastAsia="SimSun"/>
          <w:snapToGrid w:val="0"/>
        </w:rPr>
        <w:tab/>
        <w:t xml:space="preserve">set </w:t>
      </w:r>
      <w:r w:rsidRPr="00CA3ECC">
        <w:rPr>
          <w:rFonts w:eastAsia="SimSun"/>
          <w:i/>
          <w:iCs/>
          <w:snapToGrid w:val="0"/>
        </w:rPr>
        <w:t>referenceTimeInfoPreference</w:t>
      </w:r>
      <w:r w:rsidRPr="00CA3ECC">
        <w:rPr>
          <w:rFonts w:eastAsia="SimSun"/>
          <w:snapToGrid w:val="0"/>
        </w:rPr>
        <w:t xml:space="preserve"> to </w:t>
      </w:r>
      <w:r w:rsidRPr="00CA3ECC">
        <w:rPr>
          <w:rFonts w:eastAsia="SimSun"/>
          <w:i/>
          <w:iCs/>
          <w:snapToGrid w:val="0"/>
        </w:rPr>
        <w:t>false</w:t>
      </w:r>
      <w:r w:rsidRPr="00CA3ECC">
        <w:rPr>
          <w:rFonts w:eastAsia="SimSun"/>
          <w:snapToGrid w:val="0"/>
        </w:rPr>
        <w:t>.</w:t>
      </w:r>
    </w:p>
    <w:p w14:paraId="7DFBB470" w14:textId="77777777" w:rsidR="004E1B71" w:rsidRPr="00CA3ECC" w:rsidRDefault="004E1B71" w:rsidP="004E1B71">
      <w:r w:rsidRPr="00CA3ECC">
        <w:t xml:space="preserve">The UE shall set the contents of the </w:t>
      </w:r>
      <w:r w:rsidRPr="00CA3ECC">
        <w:rPr>
          <w:i/>
        </w:rPr>
        <w:t>UEAssistanceInformation</w:t>
      </w:r>
      <w:r w:rsidRPr="00CA3ECC">
        <w:t xml:space="preserve"> message for configured grant assistance information</w:t>
      </w:r>
      <w:r w:rsidRPr="00CA3ECC">
        <w:rPr>
          <w:lang w:eastAsia="zh-CN"/>
        </w:rPr>
        <w:t xml:space="preserve"> for NR sidelink communication</w:t>
      </w:r>
      <w:r w:rsidRPr="00CA3ECC">
        <w:t>:</w:t>
      </w:r>
    </w:p>
    <w:p w14:paraId="3C463176" w14:textId="77777777" w:rsidR="004E1B71" w:rsidRPr="00CA3ECC" w:rsidRDefault="004E1B71" w:rsidP="004E1B71">
      <w:pPr>
        <w:pStyle w:val="B1"/>
        <w:rPr>
          <w:lang w:eastAsia="ko-KR"/>
        </w:rPr>
      </w:pPr>
      <w:r w:rsidRPr="00CA3ECC">
        <w:t>1&gt;</w:t>
      </w:r>
      <w:r w:rsidRPr="00CA3ECC">
        <w:tab/>
      </w:r>
      <w:r w:rsidRPr="00CA3ECC">
        <w:rPr>
          <w:lang w:eastAsia="zh-CN"/>
        </w:rPr>
        <w:t>if configured to provide</w:t>
      </w:r>
      <w:r w:rsidRPr="00CA3ECC">
        <w:t xml:space="preserve"> </w:t>
      </w:r>
      <w:r w:rsidRPr="00CA3ECC">
        <w:rPr>
          <w:lang w:eastAsia="zh-CN"/>
        </w:rPr>
        <w:t>configured grant assistance information for NR sidelink communication</w:t>
      </w:r>
      <w:r w:rsidRPr="00CA3ECC">
        <w:t>:</w:t>
      </w:r>
    </w:p>
    <w:p w14:paraId="6BE4509C" w14:textId="77777777" w:rsidR="004E1B71" w:rsidRPr="00CA3ECC" w:rsidRDefault="004E1B71" w:rsidP="004E1B71">
      <w:pPr>
        <w:pStyle w:val="B2"/>
      </w:pPr>
      <w:r w:rsidRPr="00CA3ECC">
        <w:rPr>
          <w:lang w:eastAsia="ko-KR"/>
        </w:rPr>
        <w:t>2</w:t>
      </w:r>
      <w:r w:rsidRPr="00CA3ECC">
        <w:t>&gt;</w:t>
      </w:r>
      <w:r w:rsidRPr="00CA3ECC">
        <w:rPr>
          <w:lang w:eastAsia="ko-KR"/>
        </w:rPr>
        <w:tab/>
      </w:r>
      <w:r w:rsidRPr="00CA3ECC">
        <w:t>include the sl-UE-AssistanceInformationNR;</w:t>
      </w:r>
    </w:p>
    <w:p w14:paraId="30F55B39" w14:textId="77777777" w:rsidR="004E1B71" w:rsidRPr="00CA3ECC" w:rsidRDefault="004E1B71" w:rsidP="004E1B71">
      <w:pPr>
        <w:pStyle w:val="NO"/>
      </w:pPr>
      <w:r w:rsidRPr="00CA3ECC">
        <w:t>NOTE 4:</w:t>
      </w:r>
      <w:r w:rsidRPr="00CA3ECC">
        <w:tab/>
      </w:r>
      <w:r w:rsidRPr="00CA3ECC">
        <w:rPr>
          <w:lang w:eastAsia="zh-CN"/>
        </w:rPr>
        <w:t xml:space="preserve">It is up to UE implementation when and how to trigger </w:t>
      </w:r>
      <w:r w:rsidRPr="00CA3ECC">
        <w:t>configured grant assistance information</w:t>
      </w:r>
      <w:r w:rsidRPr="00CA3ECC">
        <w:rPr>
          <w:lang w:eastAsia="zh-CN"/>
        </w:rPr>
        <w:t xml:space="preserve"> for NR sidelink communication</w:t>
      </w:r>
      <w:r w:rsidRPr="00CA3ECC">
        <w:t>.</w:t>
      </w:r>
    </w:p>
    <w:p w14:paraId="4FB95892" w14:textId="77777777" w:rsidR="004E1B71" w:rsidRPr="00CA3ECC" w:rsidRDefault="004E1B71" w:rsidP="004E1B71">
      <w:r w:rsidRPr="00CA3ECC">
        <w:t>The UE shall:</w:t>
      </w:r>
    </w:p>
    <w:p w14:paraId="1487C217" w14:textId="77777777" w:rsidR="004E1B71" w:rsidRPr="00CA3ECC" w:rsidRDefault="004E1B71" w:rsidP="004E1B71">
      <w:pPr>
        <w:pStyle w:val="B1"/>
        <w:rPr>
          <w:rFonts w:eastAsia="SimSun"/>
        </w:rPr>
      </w:pPr>
      <w:r w:rsidRPr="00CA3ECC">
        <w:rPr>
          <w:rFonts w:eastAsia="SimSun"/>
        </w:rPr>
        <w:t>1&gt;</w:t>
      </w:r>
      <w:r w:rsidRPr="00CA3ECC">
        <w:rPr>
          <w:rFonts w:eastAsia="SimSun"/>
        </w:rPr>
        <w:tab/>
        <w:t xml:space="preserve">if the procedure was triggered to provide configured grant assistance information for NR sidelink communication by an NR </w:t>
      </w:r>
      <w:r w:rsidRPr="00CA3ECC">
        <w:rPr>
          <w:rFonts w:eastAsia="SimSun"/>
          <w:i/>
          <w:iCs/>
        </w:rPr>
        <w:t>RRCReconfiguration</w:t>
      </w:r>
      <w:r w:rsidRPr="00CA3ECC">
        <w:rPr>
          <w:rFonts w:eastAsia="SimSun"/>
        </w:rPr>
        <w:t xml:space="preserve"> message that was embedded within an E-UTRA </w:t>
      </w:r>
      <w:r w:rsidRPr="00CA3ECC">
        <w:rPr>
          <w:rFonts w:eastAsia="SimSun"/>
          <w:i/>
          <w:iCs/>
        </w:rPr>
        <w:t>RRCConnectionReconfiguration</w:t>
      </w:r>
      <w:r w:rsidRPr="00CA3ECC">
        <w:rPr>
          <w:rFonts w:eastAsia="SimSun"/>
        </w:rPr>
        <w:t>:</w:t>
      </w:r>
    </w:p>
    <w:p w14:paraId="372DB928" w14:textId="77777777" w:rsidR="004E1B71" w:rsidRPr="00CA3ECC" w:rsidRDefault="004E1B71" w:rsidP="004E1B71">
      <w:pPr>
        <w:pStyle w:val="B2"/>
        <w:rPr>
          <w:rFonts w:eastAsia="SimSun"/>
        </w:rPr>
      </w:pPr>
      <w:r w:rsidRPr="00CA3ECC">
        <w:rPr>
          <w:rFonts w:eastAsia="SimSun"/>
        </w:rPr>
        <w:t>2&gt;</w:t>
      </w:r>
      <w:r w:rsidRPr="00CA3ECC">
        <w:rPr>
          <w:rFonts w:eastAsia="SimSun"/>
        </w:rPr>
        <w:tab/>
        <w:t>submit</w:t>
      </w:r>
      <w:r w:rsidRPr="00CA3ECC">
        <w:rPr>
          <w:rFonts w:eastAsia="SimSun"/>
          <w:lang w:eastAsia="en-GB"/>
        </w:rPr>
        <w:t xml:space="preserve"> the </w:t>
      </w:r>
      <w:r w:rsidRPr="00CA3ECC">
        <w:rPr>
          <w:rFonts w:eastAsia="SimSun"/>
          <w:i/>
          <w:lang w:eastAsia="en-GB"/>
        </w:rPr>
        <w:t xml:space="preserve">UEAssistanceInformation </w:t>
      </w:r>
      <w:r w:rsidRPr="00CA3ECC">
        <w:rPr>
          <w:rFonts w:eastAsia="SimSun"/>
          <w:iCs/>
          <w:lang w:eastAsia="en-GB"/>
        </w:rPr>
        <w:t xml:space="preserve">to lower layers via SRB1, </w:t>
      </w:r>
      <w:r w:rsidRPr="00CA3ECC">
        <w:rPr>
          <w:rFonts w:eastAsia="SimSun"/>
        </w:rPr>
        <w:t xml:space="preserve">embedded in E-UTRA RRC message </w:t>
      </w:r>
      <w:r w:rsidRPr="00CA3ECC">
        <w:rPr>
          <w:rFonts w:eastAsia="SimSun"/>
          <w:i/>
          <w:iCs/>
        </w:rPr>
        <w:t>ULInformationTransferIRAT</w:t>
      </w:r>
      <w:r w:rsidRPr="00CA3ECC">
        <w:rPr>
          <w:rFonts w:eastAsia="SimSun"/>
        </w:rPr>
        <w:t xml:space="preserve"> as specified in TS 36.331 [10], clause 5.6.28;</w:t>
      </w:r>
    </w:p>
    <w:p w14:paraId="70251456" w14:textId="77777777" w:rsidR="004E1B71" w:rsidRPr="00CA3ECC" w:rsidRDefault="004E1B71" w:rsidP="004E1B71">
      <w:pPr>
        <w:pStyle w:val="B1"/>
      </w:pPr>
      <w:r w:rsidRPr="00CA3ECC">
        <w:t>1&gt;</w:t>
      </w:r>
      <w:r w:rsidRPr="00CA3ECC">
        <w:tab/>
        <w:t>else if the UE is in (NG)EN-DC:</w:t>
      </w:r>
    </w:p>
    <w:p w14:paraId="598A1B28" w14:textId="77777777" w:rsidR="004E1B71" w:rsidRPr="00CA3ECC" w:rsidRDefault="004E1B71" w:rsidP="004E1B71">
      <w:pPr>
        <w:pStyle w:val="B2"/>
      </w:pPr>
      <w:r w:rsidRPr="00CA3ECC">
        <w:t>2&gt;</w:t>
      </w:r>
      <w:r w:rsidRPr="00CA3ECC">
        <w:tab/>
        <w:t>if SRB3 is configured:</w:t>
      </w:r>
    </w:p>
    <w:p w14:paraId="2240A75F" w14:textId="77777777" w:rsidR="004E1B71" w:rsidRPr="00CA3ECC" w:rsidRDefault="004E1B71" w:rsidP="004E1B7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message via SRB3 to lower layers for transmission</w:t>
      </w:r>
      <w:ins w:id="4" w:author="Apple" w:date="2021-01-11T17:18:00Z">
        <w:r w:rsidR="00355D28">
          <w:t>, except</w:t>
        </w:r>
      </w:ins>
      <w:ins w:id="5" w:author="Apple" w:date="2021-01-11T17:19:00Z">
        <w:r>
          <w:t xml:space="preserve"> overheating assistance information indication</w:t>
        </w:r>
      </w:ins>
      <w:r w:rsidRPr="00CA3ECC">
        <w:rPr>
          <w:rFonts w:hint="eastAsia"/>
        </w:rPr>
        <w:t>;</w:t>
      </w:r>
    </w:p>
    <w:p w14:paraId="2561B92F" w14:textId="77777777" w:rsidR="004E1B71" w:rsidRPr="00CA3ECC" w:rsidRDefault="004E1B71" w:rsidP="004E1B71">
      <w:pPr>
        <w:pStyle w:val="B2"/>
      </w:pPr>
      <w:r w:rsidRPr="00CA3ECC">
        <w:t>2&gt;</w:t>
      </w:r>
      <w:r w:rsidRPr="00CA3ECC">
        <w:tab/>
        <w:t>else:</w:t>
      </w:r>
    </w:p>
    <w:p w14:paraId="310A1977" w14:textId="77777777" w:rsidR="004E1B71" w:rsidRPr="00CA3ECC" w:rsidRDefault="004E1B71" w:rsidP="004E1B7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 xml:space="preserve">message via the E-UTRA MCG embedded in E-UTRA RRC message </w:t>
      </w:r>
      <w:r w:rsidRPr="00CA3ECC">
        <w:rPr>
          <w:i/>
        </w:rPr>
        <w:t xml:space="preserve">ULInformationTransferMRDC </w:t>
      </w:r>
      <w:r w:rsidRPr="00CA3ECC">
        <w:t>as specified in TS 36.331 [10]</w:t>
      </w:r>
      <w:ins w:id="6" w:author="Apple" w:date="2021-01-11T17:20:00Z">
        <w:r w:rsidR="00355D28">
          <w:t>, except</w:t>
        </w:r>
      </w:ins>
      <w:ins w:id="7" w:author="Apple" w:date="2021-01-11T17:21:00Z">
        <w:r w:rsidR="00355D28">
          <w:t xml:space="preserve"> overheating assistance information indication</w:t>
        </w:r>
      </w:ins>
      <w:r w:rsidRPr="00CA3ECC">
        <w:t>.</w:t>
      </w:r>
    </w:p>
    <w:p w14:paraId="6B7FB874" w14:textId="77777777" w:rsidR="004E1B71" w:rsidRPr="00CA3ECC" w:rsidRDefault="004E1B71" w:rsidP="004E1B71">
      <w:pPr>
        <w:pStyle w:val="B1"/>
      </w:pPr>
      <w:r w:rsidRPr="00CA3ECC">
        <w:t>1&gt;</w:t>
      </w:r>
      <w:r w:rsidRPr="00CA3ECC">
        <w:tab/>
        <w:t>else if the UE is in NR-DC:</w:t>
      </w:r>
    </w:p>
    <w:p w14:paraId="1DD42C42" w14:textId="1D772FB8" w:rsidR="004E1B71" w:rsidRPr="00CA3ECC" w:rsidRDefault="004E1B71" w:rsidP="004E1B71">
      <w:pPr>
        <w:pStyle w:val="B2"/>
      </w:pPr>
      <w:r w:rsidRPr="00CA3ECC">
        <w:t>2&gt;</w:t>
      </w:r>
      <w:r w:rsidRPr="00CA3ECC">
        <w:tab/>
        <w:t>if the UE assistance configuration that triggered this UE assistance information</w:t>
      </w:r>
      <w:ins w:id="8" w:author="Apple" w:date="2021-01-14T20:10:00Z">
        <w:r w:rsidR="001F5C58">
          <w:t xml:space="preserve"> (except overheating </w:t>
        </w:r>
      </w:ins>
      <w:ins w:id="9" w:author="Apple" w:date="2021-01-14T20:11:00Z">
        <w:r w:rsidR="001F5C58">
          <w:t>assistance</w:t>
        </w:r>
      </w:ins>
      <w:ins w:id="10" w:author="Apple" w:date="2021-01-14T20:10:00Z">
        <w:r w:rsidR="001F5C58">
          <w:t xml:space="preserve"> </w:t>
        </w:r>
      </w:ins>
      <w:ins w:id="11" w:author="Apple" w:date="2021-01-14T20:11:00Z">
        <w:r w:rsidR="001F5C58">
          <w:t>information)</w:t>
        </w:r>
      </w:ins>
      <w:r w:rsidRPr="00CA3ECC">
        <w:t xml:space="preserve"> is associated with the SCG:</w:t>
      </w:r>
    </w:p>
    <w:p w14:paraId="6FB2AC07" w14:textId="77777777" w:rsidR="004E1B71" w:rsidRPr="00CA3ECC" w:rsidRDefault="004E1B71" w:rsidP="004E1B71">
      <w:pPr>
        <w:pStyle w:val="B3"/>
      </w:pPr>
      <w:r w:rsidRPr="00CA3ECC">
        <w:t>3&gt;</w:t>
      </w:r>
      <w:r w:rsidRPr="00CA3ECC">
        <w:tab/>
        <w:t>if SRB3 is configured:</w:t>
      </w:r>
    </w:p>
    <w:p w14:paraId="347E7065" w14:textId="006E66A9" w:rsidR="004E1B71" w:rsidRPr="00CA3ECC" w:rsidRDefault="004E1B71" w:rsidP="004E1B71">
      <w:pPr>
        <w:pStyle w:val="B4"/>
      </w:pPr>
      <w:r w:rsidRPr="00CA3ECC">
        <w:t>4&gt;</w:t>
      </w:r>
      <w:r w:rsidRPr="00CA3ECC">
        <w:tab/>
        <w:t xml:space="preserve">submit the </w:t>
      </w:r>
      <w:r w:rsidRPr="00CA3ECC">
        <w:rPr>
          <w:i/>
          <w:lang w:eastAsia="zh-CN"/>
        </w:rPr>
        <w:t>UEAssistanceInformation</w:t>
      </w:r>
      <w:r w:rsidRPr="00CA3ECC">
        <w:rPr>
          <w:lang w:eastAsia="zh-CN"/>
        </w:rPr>
        <w:t xml:space="preserve"> </w:t>
      </w:r>
      <w:r w:rsidRPr="00CA3ECC">
        <w:t>message via SRB3 to lower layers for transmission;</w:t>
      </w:r>
    </w:p>
    <w:p w14:paraId="71AAA33D" w14:textId="77777777" w:rsidR="004E1B71" w:rsidRPr="00CA3ECC" w:rsidRDefault="004E1B71" w:rsidP="004E1B71">
      <w:pPr>
        <w:pStyle w:val="B3"/>
      </w:pPr>
      <w:r w:rsidRPr="00CA3ECC">
        <w:lastRenderedPageBreak/>
        <w:t>3&gt;</w:t>
      </w:r>
      <w:r w:rsidRPr="00CA3ECC">
        <w:tab/>
        <w:t>else:</w:t>
      </w:r>
    </w:p>
    <w:p w14:paraId="3A453F1D" w14:textId="26651971" w:rsidR="004E1B71" w:rsidRPr="00CA3ECC" w:rsidRDefault="004E1B71" w:rsidP="004E1B71">
      <w:pPr>
        <w:pStyle w:val="B4"/>
      </w:pPr>
      <w:r w:rsidRPr="00CA3ECC">
        <w:t>4&gt;</w:t>
      </w:r>
      <w:r w:rsidRPr="00CA3ECC">
        <w:tab/>
        <w:t xml:space="preserve">submit the </w:t>
      </w:r>
      <w:r w:rsidRPr="00CA3ECC">
        <w:rPr>
          <w:i/>
          <w:lang w:eastAsia="zh-CN"/>
        </w:rPr>
        <w:t>UEAssistanceInformation</w:t>
      </w:r>
      <w:r w:rsidRPr="00CA3ECC">
        <w:rPr>
          <w:lang w:eastAsia="zh-CN"/>
        </w:rPr>
        <w:t xml:space="preserve"> </w:t>
      </w:r>
      <w:r w:rsidRPr="00CA3ECC">
        <w:t xml:space="preserve">message via the NR MCG embedded in NR RRC message </w:t>
      </w:r>
      <w:r w:rsidRPr="00CA3ECC">
        <w:rPr>
          <w:i/>
        </w:rPr>
        <w:t xml:space="preserve">ULInformationTransferMRDC </w:t>
      </w:r>
      <w:r w:rsidRPr="00CA3ECC">
        <w:t>as specified in</w:t>
      </w:r>
      <w:r w:rsidRPr="00CA3ECC">
        <w:rPr>
          <w:i/>
        </w:rPr>
        <w:t xml:space="preserve"> </w:t>
      </w:r>
      <w:r w:rsidRPr="00CA3ECC">
        <w:t>5.7.2a.3;</w:t>
      </w:r>
    </w:p>
    <w:p w14:paraId="0D93215E" w14:textId="77777777" w:rsidR="004E1B71" w:rsidRPr="00CA3ECC" w:rsidRDefault="004E1B71" w:rsidP="004E1B71">
      <w:pPr>
        <w:pStyle w:val="B2"/>
      </w:pPr>
      <w:r w:rsidRPr="00CA3ECC">
        <w:t>2&gt;</w:t>
      </w:r>
      <w:r w:rsidRPr="00CA3ECC">
        <w:tab/>
      </w:r>
      <w:r w:rsidRPr="00CA3ECC">
        <w:rPr>
          <w:lang w:eastAsia="zh-CN"/>
        </w:rPr>
        <w:t>else</w:t>
      </w:r>
      <w:r w:rsidRPr="00CA3ECC">
        <w:t>:</w:t>
      </w:r>
    </w:p>
    <w:p w14:paraId="6073C0DA" w14:textId="77777777" w:rsidR="004E1B71" w:rsidRPr="00CA3ECC" w:rsidRDefault="004E1B71" w:rsidP="004E1B7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 xml:space="preserve">message </w:t>
      </w:r>
      <w:r w:rsidRPr="00CA3ECC">
        <w:rPr>
          <w:lang w:eastAsia="zh-CN"/>
        </w:rPr>
        <w:t xml:space="preserve">via SRB1 </w:t>
      </w:r>
      <w:r w:rsidRPr="00CA3ECC">
        <w:t>to lower layers for transmission;</w:t>
      </w:r>
    </w:p>
    <w:p w14:paraId="53BA63C1" w14:textId="77777777" w:rsidR="004E1B71" w:rsidRPr="00CA3ECC" w:rsidRDefault="004E1B71" w:rsidP="004E1B71">
      <w:pPr>
        <w:pStyle w:val="B1"/>
      </w:pPr>
      <w:r w:rsidRPr="00CA3ECC">
        <w:t>1&gt;</w:t>
      </w:r>
      <w:r w:rsidRPr="00CA3ECC">
        <w:tab/>
        <w:t>else:</w:t>
      </w:r>
    </w:p>
    <w:p w14:paraId="3091C6EB" w14:textId="77777777" w:rsidR="004E1B71" w:rsidRPr="00CA3ECC" w:rsidRDefault="004E1B71" w:rsidP="004E1B71">
      <w:pPr>
        <w:pStyle w:val="B2"/>
      </w:pPr>
      <w:r w:rsidRPr="00CA3ECC">
        <w:t>2&gt;</w:t>
      </w:r>
      <w:r w:rsidRPr="00CA3ECC">
        <w:tab/>
        <w:t xml:space="preserve">submit the </w:t>
      </w:r>
      <w:r w:rsidRPr="00CA3ECC">
        <w:rPr>
          <w:i/>
        </w:rPr>
        <w:t>UEAssistanceInformation</w:t>
      </w:r>
      <w:r w:rsidRPr="00CA3ECC">
        <w:t xml:space="preserve"> message to lower layers for transmission.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68798" w14:textId="77777777" w:rsidR="004401B1" w:rsidRDefault="004401B1">
      <w:r>
        <w:separator/>
      </w:r>
    </w:p>
  </w:endnote>
  <w:endnote w:type="continuationSeparator" w:id="0">
    <w:p w14:paraId="112F7A80" w14:textId="77777777" w:rsidR="004401B1" w:rsidRDefault="004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70BEB" w14:textId="77777777" w:rsidR="004401B1" w:rsidRDefault="004401B1">
      <w:r>
        <w:separator/>
      </w:r>
    </w:p>
  </w:footnote>
  <w:footnote w:type="continuationSeparator" w:id="0">
    <w:p w14:paraId="68975A10" w14:textId="77777777" w:rsidR="004401B1" w:rsidRDefault="004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C58"/>
    <w:rsid w:val="0026004D"/>
    <w:rsid w:val="002640DD"/>
    <w:rsid w:val="00275D12"/>
    <w:rsid w:val="00284FEB"/>
    <w:rsid w:val="002860C4"/>
    <w:rsid w:val="002B5741"/>
    <w:rsid w:val="002E472E"/>
    <w:rsid w:val="00305409"/>
    <w:rsid w:val="00355D28"/>
    <w:rsid w:val="003609EF"/>
    <w:rsid w:val="0036231A"/>
    <w:rsid w:val="00374DD4"/>
    <w:rsid w:val="003E1A36"/>
    <w:rsid w:val="003E5C82"/>
    <w:rsid w:val="00410371"/>
    <w:rsid w:val="004242F1"/>
    <w:rsid w:val="004401B1"/>
    <w:rsid w:val="004B75B7"/>
    <w:rsid w:val="004E1B71"/>
    <w:rsid w:val="0051580D"/>
    <w:rsid w:val="00547111"/>
    <w:rsid w:val="00592D74"/>
    <w:rsid w:val="005E2C44"/>
    <w:rsid w:val="00621188"/>
    <w:rsid w:val="006257ED"/>
    <w:rsid w:val="00645A03"/>
    <w:rsid w:val="00665C47"/>
    <w:rsid w:val="00695808"/>
    <w:rsid w:val="00697A87"/>
    <w:rsid w:val="006B46FB"/>
    <w:rsid w:val="006E21FB"/>
    <w:rsid w:val="007176FF"/>
    <w:rsid w:val="00761D08"/>
    <w:rsid w:val="00792342"/>
    <w:rsid w:val="007977A8"/>
    <w:rsid w:val="007B512A"/>
    <w:rsid w:val="007C2097"/>
    <w:rsid w:val="007C6596"/>
    <w:rsid w:val="007D6A07"/>
    <w:rsid w:val="007F7259"/>
    <w:rsid w:val="008040A8"/>
    <w:rsid w:val="008279FA"/>
    <w:rsid w:val="008626E7"/>
    <w:rsid w:val="00870EE7"/>
    <w:rsid w:val="00871B53"/>
    <w:rsid w:val="008863B9"/>
    <w:rsid w:val="008A45A6"/>
    <w:rsid w:val="008F3789"/>
    <w:rsid w:val="008F686C"/>
    <w:rsid w:val="00910B3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F0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49A"/>
    <w:rsid w:val="00EB09B7"/>
    <w:rsid w:val="00EB4924"/>
    <w:rsid w:val="00EE7D7C"/>
    <w:rsid w:val="00F002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58024-EC27-3345-A1E0-4B139E57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7</Pages>
  <Words>2549</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cp:revision>
  <cp:lastPrinted>1899-12-31T22:59:17Z</cp:lastPrinted>
  <dcterms:created xsi:type="dcterms:W3CDTF">2020-02-03T08:32:00Z</dcterms:created>
  <dcterms:modified xsi:type="dcterms:W3CDTF">2021-01-15T04:27:00Z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